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341" w:rsidRPr="00D87EBE" w:rsidRDefault="00614341" w:rsidP="009A7BF6">
      <w:pPr>
        <w:overflowPunct/>
        <w:ind w:left="5387"/>
        <w:jc w:val="center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614341" w:rsidRPr="00D87EBE" w:rsidRDefault="009A7BF6" w:rsidP="00986FCA">
      <w:pPr>
        <w:overflowPunct/>
        <w:ind w:left="5387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</w:t>
      </w:r>
      <w:r w:rsidR="00614341" w:rsidRPr="00D87EBE">
        <w:rPr>
          <w:rFonts w:ascii="Times New Roman" w:hAnsi="Times New Roman"/>
          <w:sz w:val="24"/>
          <w:szCs w:val="24"/>
          <w:lang w:eastAsia="ru-RU"/>
        </w:rPr>
        <w:t>ачальник Межрайонной ИФНС</w:t>
      </w:r>
      <w:r w:rsidR="00C310C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14341" w:rsidRPr="00D87EBE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7E0D32" w:rsidRDefault="00614341" w:rsidP="00986FCA">
      <w:pPr>
        <w:overflowPunct/>
        <w:ind w:left="5387"/>
        <w:textAlignment w:val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 w:rsidR="009A7BF6">
        <w:rPr>
          <w:rFonts w:ascii="Times New Roman" w:hAnsi="Times New Roman"/>
          <w:sz w:val="24"/>
          <w:szCs w:val="24"/>
          <w:lang w:eastAsia="ru-RU"/>
        </w:rPr>
        <w:t>В.Л.Вильчинский</w:t>
      </w:r>
      <w:proofErr w:type="spellEnd"/>
    </w:p>
    <w:p w:rsidR="00614341" w:rsidRPr="00D87EBE" w:rsidRDefault="00614341" w:rsidP="00986FCA">
      <w:pPr>
        <w:overflowPunct/>
        <w:ind w:left="5387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от "_</w:t>
      </w:r>
      <w:r w:rsidR="009A7BF6">
        <w:rPr>
          <w:rFonts w:ascii="Times New Roman" w:hAnsi="Times New Roman"/>
          <w:sz w:val="24"/>
          <w:szCs w:val="24"/>
          <w:u w:val="single"/>
          <w:lang w:eastAsia="ru-RU"/>
        </w:rPr>
        <w:t>22</w:t>
      </w:r>
      <w:r w:rsidRPr="00D87EBE">
        <w:rPr>
          <w:rFonts w:ascii="Times New Roman" w:hAnsi="Times New Roman"/>
          <w:sz w:val="24"/>
          <w:szCs w:val="24"/>
          <w:lang w:eastAsia="ru-RU"/>
        </w:rPr>
        <w:t>"_</w:t>
      </w:r>
      <w:r w:rsidR="009A7BF6">
        <w:rPr>
          <w:rFonts w:ascii="Times New Roman" w:hAnsi="Times New Roman"/>
          <w:sz w:val="24"/>
          <w:szCs w:val="24"/>
          <w:u w:val="single"/>
          <w:lang w:eastAsia="ru-RU"/>
        </w:rPr>
        <w:t>октября</w:t>
      </w:r>
      <w:r w:rsidRPr="00D87EBE">
        <w:rPr>
          <w:rFonts w:ascii="Times New Roman" w:hAnsi="Times New Roman"/>
          <w:sz w:val="24"/>
          <w:szCs w:val="24"/>
          <w:lang w:eastAsia="ru-RU"/>
        </w:rPr>
        <w:t>_ 201</w:t>
      </w:r>
      <w:r w:rsidR="009A2960">
        <w:rPr>
          <w:rFonts w:ascii="Times New Roman" w:hAnsi="Times New Roman"/>
          <w:sz w:val="24"/>
          <w:szCs w:val="24"/>
          <w:lang w:eastAsia="ru-RU"/>
        </w:rPr>
        <w:t>8</w:t>
      </w:r>
      <w:r w:rsidRPr="00D87EBE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D65180" w:rsidRPr="00D87EBE" w:rsidRDefault="00D65180" w:rsidP="00135030">
      <w:pPr>
        <w:overflowPunct/>
        <w:autoSpaceDE/>
        <w:autoSpaceDN/>
        <w:adjustRightInd/>
        <w:jc w:val="both"/>
        <w:textAlignment w:val="auto"/>
        <w:rPr>
          <w:rFonts w:ascii="Calibri" w:eastAsia="Calibri" w:hAnsi="Calibri"/>
          <w:sz w:val="22"/>
          <w:szCs w:val="22"/>
        </w:rPr>
      </w:pPr>
    </w:p>
    <w:p w:rsidR="00135030" w:rsidRDefault="00135030" w:rsidP="00135030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b/>
          <w:sz w:val="24"/>
          <w:szCs w:val="22"/>
        </w:rPr>
      </w:pPr>
    </w:p>
    <w:p w:rsidR="00CC58A2" w:rsidRPr="00D87EBE" w:rsidRDefault="00CC58A2" w:rsidP="00135030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b/>
          <w:sz w:val="24"/>
          <w:szCs w:val="22"/>
        </w:rPr>
      </w:pPr>
    </w:p>
    <w:p w:rsidR="00D65180" w:rsidRPr="00D87EBE" w:rsidRDefault="00D65180" w:rsidP="00135030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D87EBE">
        <w:rPr>
          <w:rFonts w:ascii="Times New Roman" w:eastAsia="Calibri" w:hAnsi="Times New Roman"/>
          <w:b/>
          <w:sz w:val="24"/>
          <w:szCs w:val="24"/>
        </w:rPr>
        <w:t>ДОЛЖНОСТНОЙ РЕГЛАМЕНТ</w:t>
      </w:r>
    </w:p>
    <w:p w:rsidR="00273412" w:rsidRPr="00C310CE" w:rsidRDefault="007407F0" w:rsidP="00135030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Старшего</w:t>
      </w:r>
      <w:r w:rsidR="00273412" w:rsidRPr="00C310CE">
        <w:rPr>
          <w:rFonts w:ascii="Times New Roman" w:eastAsia="Calibri" w:hAnsi="Times New Roman"/>
          <w:sz w:val="24"/>
          <w:szCs w:val="24"/>
        </w:rPr>
        <w:t xml:space="preserve"> государственного налогового инспектора </w:t>
      </w:r>
    </w:p>
    <w:p w:rsidR="00273412" w:rsidRPr="00C310CE" w:rsidRDefault="000E2E99" w:rsidP="00135030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C310CE">
        <w:rPr>
          <w:rFonts w:ascii="Times New Roman" w:eastAsia="Calibri" w:hAnsi="Times New Roman"/>
          <w:sz w:val="24"/>
          <w:szCs w:val="24"/>
        </w:rPr>
        <w:t xml:space="preserve">правового </w:t>
      </w:r>
      <w:r w:rsidR="00273412" w:rsidRPr="00C310CE">
        <w:rPr>
          <w:rFonts w:ascii="Times New Roman" w:eastAsia="Calibri" w:hAnsi="Times New Roman"/>
          <w:sz w:val="24"/>
          <w:szCs w:val="24"/>
        </w:rPr>
        <w:t xml:space="preserve">отдела </w:t>
      </w:r>
    </w:p>
    <w:p w:rsidR="00273412" w:rsidRPr="00C310CE" w:rsidRDefault="00273412" w:rsidP="00135030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C310CE">
        <w:rPr>
          <w:rFonts w:ascii="Times New Roman" w:eastAsia="Calibri" w:hAnsi="Times New Roman"/>
          <w:sz w:val="24"/>
          <w:szCs w:val="24"/>
        </w:rPr>
        <w:t xml:space="preserve">Межрайонной </w:t>
      </w:r>
      <w:r w:rsidR="00CA5BAE" w:rsidRPr="00C310CE">
        <w:rPr>
          <w:rFonts w:ascii="Times New Roman" w:eastAsia="Calibri" w:hAnsi="Times New Roman"/>
          <w:sz w:val="24"/>
          <w:szCs w:val="24"/>
        </w:rPr>
        <w:t xml:space="preserve">инспекции </w:t>
      </w:r>
      <w:r w:rsidRPr="00C310CE">
        <w:rPr>
          <w:rFonts w:ascii="Times New Roman" w:eastAsia="Calibri" w:hAnsi="Times New Roman"/>
          <w:sz w:val="24"/>
          <w:szCs w:val="24"/>
        </w:rPr>
        <w:t xml:space="preserve">Федеральной </w:t>
      </w:r>
    </w:p>
    <w:p w:rsidR="00D65180" w:rsidRPr="00C310CE" w:rsidRDefault="00273412" w:rsidP="00135030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C310CE">
        <w:rPr>
          <w:rFonts w:ascii="Times New Roman" w:eastAsia="Calibri" w:hAnsi="Times New Roman"/>
          <w:sz w:val="24"/>
          <w:szCs w:val="24"/>
        </w:rPr>
        <w:t>налоговой службы №12 по Приморскому краю</w:t>
      </w:r>
    </w:p>
    <w:p w:rsidR="00D65180" w:rsidRDefault="00D65180" w:rsidP="00135030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CC58A2" w:rsidRDefault="00CC58A2" w:rsidP="00135030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CC58A2" w:rsidRPr="00C310CE" w:rsidRDefault="00CC58A2" w:rsidP="00135030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Default="00D65180" w:rsidP="00135030">
      <w:pPr>
        <w:pStyle w:val="a8"/>
        <w:numPr>
          <w:ilvl w:val="0"/>
          <w:numId w:val="3"/>
        </w:num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C310CE">
        <w:rPr>
          <w:rFonts w:ascii="Times New Roman" w:eastAsia="Calibri" w:hAnsi="Times New Roman"/>
          <w:b/>
          <w:sz w:val="24"/>
          <w:szCs w:val="24"/>
        </w:rPr>
        <w:t>Общие положения</w:t>
      </w:r>
      <w:bookmarkEnd w:id="0"/>
      <w:bookmarkEnd w:id="1"/>
      <w:bookmarkEnd w:id="2"/>
    </w:p>
    <w:p w:rsidR="00906DBD" w:rsidRPr="00C310CE" w:rsidRDefault="00906DBD" w:rsidP="00906DBD">
      <w:pPr>
        <w:pStyle w:val="a8"/>
        <w:overflowPunct/>
        <w:autoSpaceDE/>
        <w:autoSpaceDN/>
        <w:adjustRightInd/>
        <w:ind w:left="1080"/>
        <w:textAlignment w:val="auto"/>
        <w:rPr>
          <w:rFonts w:ascii="Times New Roman" w:eastAsia="Calibri" w:hAnsi="Times New Roman"/>
          <w:b/>
          <w:sz w:val="24"/>
          <w:szCs w:val="24"/>
        </w:rPr>
      </w:pPr>
    </w:p>
    <w:p w:rsidR="00D65180" w:rsidRPr="00C310CE" w:rsidRDefault="002C189D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310CE">
        <w:rPr>
          <w:rFonts w:ascii="Times New Roman" w:eastAsia="Calibri" w:hAnsi="Times New Roman"/>
          <w:sz w:val="24"/>
          <w:szCs w:val="24"/>
        </w:rPr>
        <w:t>1.</w:t>
      </w:r>
      <w:r w:rsidR="00C310CE">
        <w:rPr>
          <w:rFonts w:ascii="Times New Roman" w:eastAsia="Calibri" w:hAnsi="Times New Roman"/>
          <w:sz w:val="24"/>
          <w:szCs w:val="24"/>
        </w:rPr>
        <w:t> </w:t>
      </w:r>
      <w:r w:rsidR="00D65180" w:rsidRPr="00C310CE">
        <w:rPr>
          <w:rFonts w:ascii="Times New Roman" w:eastAsia="Calibri" w:hAnsi="Times New Roman"/>
          <w:sz w:val="24"/>
          <w:szCs w:val="24"/>
        </w:rPr>
        <w:t xml:space="preserve">Должность </w:t>
      </w:r>
      <w:r w:rsidR="00A932C0" w:rsidRPr="00C310CE">
        <w:rPr>
          <w:rFonts w:ascii="Times New Roman" w:eastAsia="Calibri" w:hAnsi="Times New Roman"/>
          <w:sz w:val="24"/>
          <w:szCs w:val="24"/>
        </w:rPr>
        <w:t xml:space="preserve">федеральной </w:t>
      </w:r>
      <w:r w:rsidR="00D65180" w:rsidRPr="00C310CE">
        <w:rPr>
          <w:rFonts w:ascii="Times New Roman" w:eastAsia="Calibri" w:hAnsi="Times New Roman"/>
          <w:sz w:val="24"/>
          <w:szCs w:val="24"/>
        </w:rPr>
        <w:t>государственной гражданской службы (далее – гражданск</w:t>
      </w:r>
      <w:r w:rsidR="00A932C0" w:rsidRPr="00C310CE">
        <w:rPr>
          <w:rFonts w:ascii="Times New Roman" w:eastAsia="Calibri" w:hAnsi="Times New Roman"/>
          <w:sz w:val="24"/>
          <w:szCs w:val="24"/>
        </w:rPr>
        <w:t>ая</w:t>
      </w:r>
      <w:r w:rsidR="00D65180" w:rsidRPr="00C310CE">
        <w:rPr>
          <w:rFonts w:ascii="Times New Roman" w:eastAsia="Calibri" w:hAnsi="Times New Roman"/>
          <w:sz w:val="24"/>
          <w:szCs w:val="24"/>
        </w:rPr>
        <w:t xml:space="preserve"> служб</w:t>
      </w:r>
      <w:r w:rsidR="00A932C0" w:rsidRPr="00C310CE">
        <w:rPr>
          <w:rFonts w:ascii="Times New Roman" w:eastAsia="Calibri" w:hAnsi="Times New Roman"/>
          <w:sz w:val="24"/>
          <w:szCs w:val="24"/>
        </w:rPr>
        <w:t>а</w:t>
      </w:r>
      <w:r w:rsidR="00D65180" w:rsidRPr="00C310CE">
        <w:rPr>
          <w:rFonts w:ascii="Times New Roman" w:eastAsia="Calibri" w:hAnsi="Times New Roman"/>
          <w:sz w:val="24"/>
          <w:szCs w:val="24"/>
        </w:rPr>
        <w:t xml:space="preserve">) </w:t>
      </w:r>
      <w:r w:rsidR="007407F0">
        <w:rPr>
          <w:rFonts w:ascii="Times New Roman" w:eastAsia="Calibri" w:hAnsi="Times New Roman"/>
          <w:sz w:val="24"/>
          <w:szCs w:val="24"/>
        </w:rPr>
        <w:t>старшего</w:t>
      </w:r>
      <w:r w:rsidR="00A932C0" w:rsidRPr="00C310CE">
        <w:rPr>
          <w:rFonts w:ascii="Times New Roman" w:eastAsia="Calibri" w:hAnsi="Times New Roman"/>
          <w:sz w:val="24"/>
          <w:szCs w:val="24"/>
        </w:rPr>
        <w:t xml:space="preserve"> государственного налогового инспектора </w:t>
      </w:r>
      <w:r w:rsidR="000E2E99" w:rsidRPr="00C310CE">
        <w:rPr>
          <w:rFonts w:ascii="Times New Roman" w:eastAsia="Calibri" w:hAnsi="Times New Roman"/>
          <w:sz w:val="24"/>
          <w:szCs w:val="24"/>
        </w:rPr>
        <w:t xml:space="preserve">правового </w:t>
      </w:r>
      <w:r w:rsidR="00A932C0" w:rsidRPr="00C310CE">
        <w:rPr>
          <w:rFonts w:ascii="Times New Roman" w:eastAsia="Calibri" w:hAnsi="Times New Roman"/>
          <w:sz w:val="24"/>
          <w:szCs w:val="24"/>
        </w:rPr>
        <w:t xml:space="preserve">отдела </w:t>
      </w:r>
      <w:r w:rsidR="00D65180" w:rsidRPr="00C310CE">
        <w:rPr>
          <w:rFonts w:ascii="Times New Roman" w:eastAsia="Calibri" w:hAnsi="Times New Roman"/>
          <w:sz w:val="24"/>
          <w:szCs w:val="24"/>
        </w:rPr>
        <w:t xml:space="preserve">относится к </w:t>
      </w:r>
      <w:r w:rsidR="009A2960">
        <w:rPr>
          <w:rFonts w:ascii="Times New Roman" w:eastAsia="Calibri" w:hAnsi="Times New Roman"/>
          <w:sz w:val="24"/>
          <w:szCs w:val="24"/>
        </w:rPr>
        <w:t>старшей</w:t>
      </w:r>
      <w:r w:rsidR="00A932C0" w:rsidRPr="00C310CE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C310CE">
        <w:rPr>
          <w:rFonts w:ascii="Times New Roman" w:eastAsia="Calibri" w:hAnsi="Times New Roman"/>
          <w:sz w:val="24"/>
          <w:szCs w:val="24"/>
        </w:rPr>
        <w:t>группе должностей гражданской службы категории «</w:t>
      </w:r>
      <w:r w:rsidR="00A932C0" w:rsidRPr="00C310CE">
        <w:rPr>
          <w:rFonts w:ascii="Times New Roman" w:eastAsia="Calibri" w:hAnsi="Times New Roman"/>
          <w:sz w:val="24"/>
          <w:szCs w:val="24"/>
        </w:rPr>
        <w:t>специалисты</w:t>
      </w:r>
      <w:r w:rsidR="00D65180" w:rsidRPr="00C310CE">
        <w:rPr>
          <w:rFonts w:ascii="Times New Roman" w:eastAsia="Calibri" w:hAnsi="Times New Roman"/>
          <w:sz w:val="24"/>
          <w:szCs w:val="24"/>
        </w:rPr>
        <w:t>».</w:t>
      </w:r>
    </w:p>
    <w:p w:rsidR="00D65180" w:rsidRPr="00C310CE" w:rsidRDefault="009065C1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310CE">
        <w:rPr>
          <w:rFonts w:ascii="Times New Roman" w:eastAsia="Calibri" w:hAnsi="Times New Roman"/>
          <w:sz w:val="24"/>
          <w:szCs w:val="24"/>
        </w:rPr>
        <w:t xml:space="preserve">Регистрационный номер (код) должности </w:t>
      </w:r>
      <w:r w:rsidRPr="00C310CE">
        <w:rPr>
          <w:rFonts w:ascii="Times New Roman" w:hAnsi="Times New Roman"/>
          <w:sz w:val="24"/>
          <w:szCs w:val="24"/>
          <w:lang w:eastAsia="ru-RU"/>
        </w:rPr>
        <w:t xml:space="preserve">в соответствии с </w:t>
      </w:r>
      <w:hyperlink r:id="rId8" w:history="1">
        <w:r w:rsidRPr="00C310CE">
          <w:rPr>
            <w:rFonts w:ascii="Times New Roman" w:hAnsi="Times New Roman"/>
            <w:sz w:val="24"/>
            <w:szCs w:val="24"/>
            <w:lang w:eastAsia="ru-RU"/>
          </w:rPr>
          <w:t>Реестром</w:t>
        </w:r>
      </w:hyperlink>
      <w:r w:rsidRPr="00C310CE">
        <w:rPr>
          <w:rFonts w:ascii="Times New Roman" w:hAnsi="Times New Roman"/>
          <w:sz w:val="24"/>
          <w:szCs w:val="24"/>
          <w:lang w:eastAsia="ru-RU"/>
        </w:rPr>
        <w:t xml:space="preserve"> должностей федеральной государственной гражданской службы, утвержденным Указом Президента Российской Федерации от 31.12.2005 N 1574 </w:t>
      </w:r>
      <w:r w:rsidR="00C310CE" w:rsidRPr="00C310CE">
        <w:rPr>
          <w:rFonts w:ascii="Times New Roman" w:hAnsi="Times New Roman"/>
          <w:sz w:val="24"/>
          <w:szCs w:val="24"/>
          <w:lang w:eastAsia="ru-RU"/>
        </w:rPr>
        <w:t>«</w:t>
      </w:r>
      <w:r w:rsidRPr="00C310CE">
        <w:rPr>
          <w:rFonts w:ascii="Times New Roman" w:hAnsi="Times New Roman"/>
          <w:sz w:val="24"/>
          <w:szCs w:val="24"/>
          <w:lang w:eastAsia="ru-RU"/>
        </w:rPr>
        <w:t>О Реестре должностей федеральной государственной гражданской службы</w:t>
      </w:r>
      <w:r w:rsidR="00C310CE" w:rsidRPr="00C310CE">
        <w:rPr>
          <w:rFonts w:ascii="Times New Roman" w:hAnsi="Times New Roman"/>
          <w:sz w:val="24"/>
          <w:szCs w:val="24"/>
          <w:lang w:eastAsia="ru-RU"/>
        </w:rPr>
        <w:t>»</w:t>
      </w:r>
      <w:r w:rsidRPr="00C310CE">
        <w:rPr>
          <w:rFonts w:ascii="Times New Roman" w:hAnsi="Times New Roman"/>
          <w:sz w:val="24"/>
          <w:szCs w:val="24"/>
        </w:rPr>
        <w:t xml:space="preserve"> </w:t>
      </w:r>
      <w:r w:rsidR="00C310CE" w:rsidRPr="00C310CE">
        <w:rPr>
          <w:rFonts w:ascii="Times New Roman" w:eastAsia="Calibri" w:hAnsi="Times New Roman"/>
          <w:sz w:val="24"/>
          <w:szCs w:val="24"/>
        </w:rPr>
        <w:t>–</w:t>
      </w:r>
      <w:r w:rsidR="00977188" w:rsidRPr="00C310CE">
        <w:rPr>
          <w:rFonts w:ascii="Times New Roman" w:hAnsi="Times New Roman"/>
          <w:sz w:val="24"/>
          <w:szCs w:val="24"/>
        </w:rPr>
        <w:t xml:space="preserve"> 11-</w:t>
      </w:r>
      <w:r w:rsidR="00860AE1" w:rsidRPr="00C310CE">
        <w:rPr>
          <w:rFonts w:ascii="Times New Roman" w:hAnsi="Times New Roman"/>
          <w:sz w:val="24"/>
          <w:szCs w:val="24"/>
        </w:rPr>
        <w:t>3</w:t>
      </w:r>
      <w:r w:rsidR="00977188" w:rsidRPr="00C310CE">
        <w:rPr>
          <w:rFonts w:ascii="Times New Roman" w:hAnsi="Times New Roman"/>
          <w:sz w:val="24"/>
          <w:szCs w:val="24"/>
        </w:rPr>
        <w:t>-</w:t>
      </w:r>
      <w:r w:rsidR="0043374C">
        <w:rPr>
          <w:rFonts w:ascii="Times New Roman" w:hAnsi="Times New Roman"/>
          <w:sz w:val="24"/>
          <w:szCs w:val="24"/>
        </w:rPr>
        <w:t>4</w:t>
      </w:r>
      <w:r w:rsidR="00977188" w:rsidRPr="00C310CE">
        <w:rPr>
          <w:rFonts w:ascii="Times New Roman" w:hAnsi="Times New Roman"/>
          <w:sz w:val="24"/>
          <w:szCs w:val="24"/>
        </w:rPr>
        <w:t>-0</w:t>
      </w:r>
      <w:r w:rsidR="00860AE1" w:rsidRPr="00C310CE">
        <w:rPr>
          <w:rFonts w:ascii="Times New Roman" w:hAnsi="Times New Roman"/>
          <w:sz w:val="24"/>
          <w:szCs w:val="24"/>
        </w:rPr>
        <w:t>9</w:t>
      </w:r>
      <w:r w:rsidR="0043374C">
        <w:rPr>
          <w:rFonts w:ascii="Times New Roman" w:hAnsi="Times New Roman"/>
          <w:sz w:val="24"/>
          <w:szCs w:val="24"/>
        </w:rPr>
        <w:t>5</w:t>
      </w:r>
      <w:r w:rsidR="00D65180" w:rsidRPr="00C310CE">
        <w:rPr>
          <w:rFonts w:ascii="Times New Roman" w:eastAsia="Calibri" w:hAnsi="Times New Roman"/>
          <w:sz w:val="24"/>
          <w:szCs w:val="24"/>
        </w:rPr>
        <w:t>.</w:t>
      </w:r>
    </w:p>
    <w:p w:rsidR="001F758D" w:rsidRPr="00C310CE" w:rsidRDefault="002C189D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310CE">
        <w:rPr>
          <w:rFonts w:ascii="Times New Roman" w:eastAsia="Calibri" w:hAnsi="Times New Roman"/>
          <w:sz w:val="24"/>
          <w:szCs w:val="24"/>
        </w:rPr>
        <w:t>2.</w:t>
      </w:r>
      <w:r w:rsidR="00C310CE">
        <w:rPr>
          <w:rFonts w:ascii="Times New Roman" w:eastAsia="Calibri" w:hAnsi="Times New Roman"/>
          <w:sz w:val="24"/>
          <w:szCs w:val="24"/>
        </w:rPr>
        <w:t> </w:t>
      </w:r>
      <w:r w:rsidR="00D65180" w:rsidRPr="00C310CE">
        <w:rPr>
          <w:rFonts w:ascii="Times New Roman" w:eastAsia="Calibri" w:hAnsi="Times New Roman"/>
          <w:sz w:val="24"/>
          <w:szCs w:val="24"/>
        </w:rPr>
        <w:t xml:space="preserve">Область профессиональной служебной деятельности </w:t>
      </w:r>
      <w:r w:rsidR="007407F0">
        <w:rPr>
          <w:rFonts w:ascii="Times New Roman" w:eastAsia="Calibri" w:hAnsi="Times New Roman"/>
          <w:sz w:val="24"/>
          <w:szCs w:val="24"/>
        </w:rPr>
        <w:t>старшего</w:t>
      </w:r>
      <w:r w:rsidR="003A6A43" w:rsidRPr="00C310CE">
        <w:rPr>
          <w:rFonts w:ascii="Times New Roman" w:eastAsia="Calibri" w:hAnsi="Times New Roman"/>
          <w:sz w:val="24"/>
          <w:szCs w:val="24"/>
        </w:rPr>
        <w:t xml:space="preserve"> государственного налогового инспектора </w:t>
      </w:r>
      <w:r w:rsidR="000E2E99" w:rsidRPr="00C310CE">
        <w:rPr>
          <w:rFonts w:ascii="Times New Roman" w:eastAsia="Calibri" w:hAnsi="Times New Roman"/>
          <w:sz w:val="24"/>
          <w:szCs w:val="24"/>
        </w:rPr>
        <w:t xml:space="preserve">правового </w:t>
      </w:r>
      <w:r w:rsidR="003A6A43" w:rsidRPr="00C310CE">
        <w:rPr>
          <w:rFonts w:ascii="Times New Roman" w:eastAsia="Calibri" w:hAnsi="Times New Roman"/>
          <w:sz w:val="24"/>
          <w:szCs w:val="24"/>
        </w:rPr>
        <w:t xml:space="preserve">отдела </w:t>
      </w:r>
      <w:r w:rsidR="00D65180" w:rsidRPr="00C310CE">
        <w:rPr>
          <w:rFonts w:ascii="Times New Roman" w:eastAsia="Calibri" w:hAnsi="Times New Roman"/>
          <w:sz w:val="24"/>
          <w:szCs w:val="24"/>
        </w:rPr>
        <w:t xml:space="preserve">(далее – </w:t>
      </w:r>
      <w:r w:rsidR="007407F0">
        <w:rPr>
          <w:rFonts w:ascii="Times New Roman" w:eastAsia="Calibri" w:hAnsi="Times New Roman"/>
          <w:sz w:val="24"/>
          <w:szCs w:val="24"/>
        </w:rPr>
        <w:t>старший</w:t>
      </w:r>
      <w:r w:rsidR="003A6A43" w:rsidRPr="00C310CE">
        <w:rPr>
          <w:rFonts w:ascii="Times New Roman" w:eastAsia="Calibri" w:hAnsi="Times New Roman"/>
          <w:sz w:val="24"/>
          <w:szCs w:val="24"/>
        </w:rPr>
        <w:t xml:space="preserve"> государственный налоговый инспектор</w:t>
      </w:r>
      <w:r w:rsidR="00D65180" w:rsidRPr="00C310CE">
        <w:rPr>
          <w:rFonts w:ascii="Times New Roman" w:eastAsia="Calibri" w:hAnsi="Times New Roman"/>
          <w:sz w:val="24"/>
          <w:szCs w:val="24"/>
        </w:rPr>
        <w:t>):</w:t>
      </w:r>
      <w:r w:rsidR="003A6A43" w:rsidRPr="00C310CE">
        <w:rPr>
          <w:rFonts w:ascii="Times New Roman" w:eastAsia="Calibri" w:hAnsi="Times New Roman"/>
          <w:sz w:val="24"/>
          <w:szCs w:val="24"/>
        </w:rPr>
        <w:t xml:space="preserve"> </w:t>
      </w:r>
      <w:r w:rsidR="00715439">
        <w:rPr>
          <w:rFonts w:ascii="Times New Roman" w:eastAsia="Calibri" w:hAnsi="Times New Roman"/>
          <w:sz w:val="24"/>
          <w:szCs w:val="24"/>
        </w:rPr>
        <w:t>«</w:t>
      </w:r>
      <w:r w:rsidR="006415B0" w:rsidRPr="00C310CE">
        <w:rPr>
          <w:rFonts w:ascii="Times New Roman" w:eastAsia="Calibri" w:hAnsi="Times New Roman"/>
          <w:sz w:val="24"/>
          <w:szCs w:val="24"/>
        </w:rPr>
        <w:t>Регулирование налоговой деятельности</w:t>
      </w:r>
      <w:r w:rsidR="00715439">
        <w:rPr>
          <w:rFonts w:ascii="Times New Roman" w:eastAsia="Calibri" w:hAnsi="Times New Roman"/>
          <w:sz w:val="24"/>
          <w:szCs w:val="24"/>
        </w:rPr>
        <w:t>»</w:t>
      </w:r>
      <w:r w:rsidR="006415B0" w:rsidRPr="00C310CE">
        <w:rPr>
          <w:rFonts w:ascii="Times New Roman" w:eastAsia="Calibri" w:hAnsi="Times New Roman"/>
          <w:sz w:val="24"/>
          <w:szCs w:val="24"/>
        </w:rPr>
        <w:t>.</w:t>
      </w:r>
    </w:p>
    <w:p w:rsidR="00F92287" w:rsidRPr="00C310CE" w:rsidRDefault="002C189D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310CE">
        <w:rPr>
          <w:rFonts w:ascii="Times New Roman" w:eastAsia="Calibri" w:hAnsi="Times New Roman"/>
          <w:sz w:val="24"/>
          <w:szCs w:val="24"/>
        </w:rPr>
        <w:t>3.</w:t>
      </w:r>
      <w:r w:rsidR="00C310CE">
        <w:rPr>
          <w:rFonts w:ascii="Times New Roman" w:eastAsia="Calibri" w:hAnsi="Times New Roman"/>
          <w:sz w:val="24"/>
          <w:szCs w:val="24"/>
        </w:rPr>
        <w:t> </w:t>
      </w:r>
      <w:r w:rsidR="00D65180" w:rsidRPr="00C310CE">
        <w:rPr>
          <w:rFonts w:ascii="Times New Roman" w:eastAsia="Calibri" w:hAnsi="Times New Roman"/>
          <w:sz w:val="24"/>
          <w:szCs w:val="24"/>
        </w:rPr>
        <w:t xml:space="preserve">Вид профессиональной служебной деятельности </w:t>
      </w:r>
      <w:r w:rsidR="007407F0">
        <w:rPr>
          <w:rFonts w:ascii="Times New Roman" w:eastAsia="Calibri" w:hAnsi="Times New Roman"/>
          <w:sz w:val="24"/>
          <w:szCs w:val="24"/>
        </w:rPr>
        <w:t>старшего</w:t>
      </w:r>
      <w:r w:rsidR="00230EA2" w:rsidRPr="00C310CE">
        <w:rPr>
          <w:rFonts w:ascii="Times New Roman" w:eastAsia="Calibri" w:hAnsi="Times New Roman"/>
          <w:sz w:val="24"/>
          <w:szCs w:val="24"/>
        </w:rPr>
        <w:t xml:space="preserve"> государственного налогового инспектора</w:t>
      </w:r>
      <w:r w:rsidR="00D65180" w:rsidRPr="00C310CE">
        <w:rPr>
          <w:rFonts w:ascii="Times New Roman" w:eastAsia="Calibri" w:hAnsi="Times New Roman"/>
          <w:sz w:val="24"/>
          <w:szCs w:val="24"/>
        </w:rPr>
        <w:t xml:space="preserve">: </w:t>
      </w:r>
      <w:r w:rsidR="00D4493D" w:rsidRPr="00C310CE">
        <w:rPr>
          <w:rFonts w:ascii="Times New Roman" w:eastAsia="Calibri" w:hAnsi="Times New Roman"/>
          <w:sz w:val="24"/>
          <w:szCs w:val="24"/>
        </w:rPr>
        <w:t xml:space="preserve">«Координация и методическое руководство </w:t>
      </w:r>
      <w:r w:rsidR="00C310CE" w:rsidRPr="00C310CE">
        <w:rPr>
          <w:rFonts w:ascii="Times New Roman" w:eastAsia="Calibri" w:hAnsi="Times New Roman"/>
          <w:sz w:val="24"/>
          <w:szCs w:val="24"/>
        </w:rPr>
        <w:t>правовой работы в налоговых органах</w:t>
      </w:r>
      <w:r w:rsidR="00F92287" w:rsidRPr="00C310CE">
        <w:rPr>
          <w:rFonts w:ascii="Times New Roman" w:eastAsia="Calibri" w:hAnsi="Times New Roman"/>
          <w:sz w:val="24"/>
          <w:szCs w:val="24"/>
        </w:rPr>
        <w:t>».</w:t>
      </w:r>
    </w:p>
    <w:p w:rsidR="00D65180" w:rsidRPr="00C310CE" w:rsidRDefault="002C189D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310CE">
        <w:rPr>
          <w:rFonts w:ascii="Times New Roman" w:eastAsia="Calibri" w:hAnsi="Times New Roman"/>
          <w:sz w:val="24"/>
          <w:szCs w:val="24"/>
        </w:rPr>
        <w:t>4.</w:t>
      </w:r>
      <w:r w:rsidR="00C310CE">
        <w:rPr>
          <w:rFonts w:ascii="Times New Roman" w:eastAsia="Calibri" w:hAnsi="Times New Roman"/>
          <w:sz w:val="24"/>
          <w:szCs w:val="24"/>
        </w:rPr>
        <w:t> </w:t>
      </w:r>
      <w:r w:rsidR="00D65180" w:rsidRPr="00C310CE">
        <w:rPr>
          <w:rFonts w:ascii="Times New Roman" w:eastAsia="Calibri" w:hAnsi="Times New Roman"/>
          <w:sz w:val="24"/>
          <w:szCs w:val="24"/>
        </w:rPr>
        <w:t xml:space="preserve">Назначение и освобождение от должности </w:t>
      </w:r>
      <w:r w:rsidR="007407F0">
        <w:rPr>
          <w:rFonts w:ascii="Times New Roman" w:eastAsia="Calibri" w:hAnsi="Times New Roman"/>
          <w:sz w:val="24"/>
          <w:szCs w:val="24"/>
        </w:rPr>
        <w:t>старшего</w:t>
      </w:r>
      <w:r w:rsidR="001A2404" w:rsidRPr="00C310CE">
        <w:rPr>
          <w:rFonts w:ascii="Times New Roman" w:eastAsia="Calibri" w:hAnsi="Times New Roman"/>
          <w:sz w:val="24"/>
          <w:szCs w:val="24"/>
        </w:rPr>
        <w:t xml:space="preserve"> государственного налогового инспектора осуществляется приказом начальника Межрайонной ИФНС России №12 по Приморскому краю.</w:t>
      </w:r>
      <w:r w:rsidR="00D65180" w:rsidRPr="00C310CE">
        <w:rPr>
          <w:rFonts w:ascii="Times New Roman" w:eastAsia="Calibri" w:hAnsi="Times New Roman"/>
          <w:sz w:val="24"/>
          <w:szCs w:val="24"/>
        </w:rPr>
        <w:t xml:space="preserve">   </w:t>
      </w:r>
    </w:p>
    <w:p w:rsidR="001A2404" w:rsidRPr="00C310CE" w:rsidRDefault="002C189D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310CE">
        <w:rPr>
          <w:rFonts w:ascii="Times New Roman" w:eastAsia="Calibri" w:hAnsi="Times New Roman"/>
          <w:sz w:val="24"/>
          <w:szCs w:val="24"/>
        </w:rPr>
        <w:t>5.</w:t>
      </w:r>
      <w:r w:rsidR="00C310CE">
        <w:rPr>
          <w:rFonts w:ascii="Times New Roman" w:eastAsia="Calibri" w:hAnsi="Times New Roman"/>
          <w:sz w:val="24"/>
          <w:szCs w:val="24"/>
        </w:rPr>
        <w:t> </w:t>
      </w:r>
      <w:r w:rsidR="007407F0">
        <w:rPr>
          <w:rFonts w:ascii="Times New Roman" w:eastAsia="Calibri" w:hAnsi="Times New Roman"/>
          <w:sz w:val="24"/>
          <w:szCs w:val="24"/>
        </w:rPr>
        <w:t>Старший</w:t>
      </w:r>
      <w:r w:rsidR="001A2404" w:rsidRPr="00C310CE">
        <w:rPr>
          <w:rFonts w:ascii="Times New Roman" w:eastAsia="Calibri" w:hAnsi="Times New Roman"/>
          <w:sz w:val="24"/>
          <w:szCs w:val="24"/>
        </w:rPr>
        <w:t xml:space="preserve"> государственный налоговый инспектор</w:t>
      </w:r>
      <w:r w:rsidR="00D65180" w:rsidRPr="00C310CE">
        <w:rPr>
          <w:rFonts w:ascii="Times New Roman" w:eastAsia="Calibri" w:hAnsi="Times New Roman"/>
          <w:sz w:val="24"/>
          <w:szCs w:val="24"/>
        </w:rPr>
        <w:t xml:space="preserve"> непосредственно подчиняется </w:t>
      </w:r>
      <w:r w:rsidR="001A2404" w:rsidRPr="00C310CE">
        <w:rPr>
          <w:rFonts w:ascii="Times New Roman" w:eastAsia="Calibri" w:hAnsi="Times New Roman"/>
          <w:sz w:val="24"/>
          <w:szCs w:val="24"/>
        </w:rPr>
        <w:t>начальнику отдел</w:t>
      </w:r>
      <w:r w:rsidR="00421623" w:rsidRPr="00C310CE">
        <w:rPr>
          <w:rFonts w:ascii="Times New Roman" w:eastAsia="Calibri" w:hAnsi="Times New Roman"/>
          <w:sz w:val="24"/>
          <w:szCs w:val="24"/>
        </w:rPr>
        <w:t>а</w:t>
      </w:r>
      <w:r w:rsidR="00D65180" w:rsidRPr="00C310CE">
        <w:rPr>
          <w:rFonts w:ascii="Times New Roman" w:eastAsia="Calibri" w:hAnsi="Times New Roman"/>
          <w:sz w:val="24"/>
          <w:szCs w:val="24"/>
        </w:rPr>
        <w:t xml:space="preserve"> либо лицу, исполняющему его обязанности. </w:t>
      </w:r>
    </w:p>
    <w:p w:rsidR="00CC58A2" w:rsidRPr="00D87EBE" w:rsidRDefault="00CC58A2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1F758D" w:rsidRDefault="00D65180" w:rsidP="00CC58A2">
      <w:pPr>
        <w:pStyle w:val="a8"/>
        <w:numPr>
          <w:ilvl w:val="0"/>
          <w:numId w:val="3"/>
        </w:numPr>
        <w:overflowPunct/>
        <w:autoSpaceDE/>
        <w:autoSpaceDN/>
        <w:adjustRightInd/>
        <w:ind w:left="0" w:firstLine="709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3" w:name="_Toc404604191"/>
      <w:bookmarkStart w:id="4" w:name="_Toc406419300"/>
      <w:bookmarkStart w:id="5" w:name="_Toc479853583"/>
      <w:r w:rsidRPr="00D87EBE">
        <w:rPr>
          <w:rFonts w:ascii="Times New Roman" w:eastAsia="Calibri" w:hAnsi="Times New Roman"/>
          <w:b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="001F758D">
        <w:rPr>
          <w:rFonts w:ascii="Times New Roman" w:eastAsia="Calibri" w:hAnsi="Times New Roman"/>
          <w:b/>
          <w:sz w:val="24"/>
          <w:szCs w:val="24"/>
        </w:rPr>
        <w:t xml:space="preserve"> для замещения</w:t>
      </w:r>
    </w:p>
    <w:p w:rsidR="00D65180" w:rsidRPr="001F758D" w:rsidRDefault="00F00B12" w:rsidP="00CC58A2">
      <w:pPr>
        <w:overflowPunct/>
        <w:autoSpaceDE/>
        <w:autoSpaceDN/>
        <w:adjustRightInd/>
        <w:ind w:firstLine="709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1F758D">
        <w:rPr>
          <w:rFonts w:ascii="Times New Roman" w:eastAsia="Calibri" w:hAnsi="Times New Roman"/>
          <w:b/>
          <w:sz w:val="24"/>
          <w:szCs w:val="24"/>
        </w:rPr>
        <w:t>должности гражданской службы</w:t>
      </w:r>
    </w:p>
    <w:p w:rsidR="00583AB0" w:rsidRPr="00D87EBE" w:rsidRDefault="00583AB0" w:rsidP="00CC58A2">
      <w:pPr>
        <w:pStyle w:val="a8"/>
        <w:overflowPunct/>
        <w:autoSpaceDE/>
        <w:autoSpaceDN/>
        <w:adjustRightInd/>
        <w:ind w:left="0" w:firstLine="709"/>
        <w:textAlignment w:val="auto"/>
        <w:rPr>
          <w:rFonts w:ascii="Times New Roman" w:eastAsia="Calibri" w:hAnsi="Times New Roman"/>
          <w:b/>
          <w:sz w:val="24"/>
          <w:szCs w:val="24"/>
        </w:rPr>
      </w:pPr>
    </w:p>
    <w:p w:rsidR="00D65180" w:rsidRPr="007765F8" w:rsidRDefault="00C10B63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D87EBE">
        <w:rPr>
          <w:rFonts w:ascii="Times New Roman" w:eastAsia="Calibri" w:hAnsi="Times New Roman"/>
          <w:sz w:val="24"/>
          <w:szCs w:val="24"/>
        </w:rPr>
        <w:t xml:space="preserve">6. </w:t>
      </w:r>
      <w:r w:rsidR="00D65180" w:rsidRPr="007765F8">
        <w:rPr>
          <w:rFonts w:ascii="Times New Roman" w:eastAsia="Calibri" w:hAnsi="Times New Roman"/>
          <w:sz w:val="24"/>
          <w:szCs w:val="24"/>
        </w:rPr>
        <w:t xml:space="preserve">Для замещения должности </w:t>
      </w:r>
      <w:r w:rsidR="007407F0">
        <w:rPr>
          <w:rFonts w:ascii="Times New Roman" w:eastAsia="Calibri" w:hAnsi="Times New Roman"/>
          <w:sz w:val="24"/>
          <w:szCs w:val="24"/>
        </w:rPr>
        <w:t>старшего</w:t>
      </w:r>
      <w:r w:rsidRPr="007765F8">
        <w:rPr>
          <w:rFonts w:ascii="Times New Roman" w:eastAsia="Calibri" w:hAnsi="Times New Roman"/>
          <w:sz w:val="24"/>
          <w:szCs w:val="24"/>
        </w:rPr>
        <w:t xml:space="preserve"> государственного налогового инспектора </w:t>
      </w:r>
      <w:r w:rsidR="00D65180" w:rsidRPr="007765F8">
        <w:rPr>
          <w:rFonts w:ascii="Times New Roman" w:eastAsia="Calibri" w:hAnsi="Times New Roman"/>
          <w:sz w:val="24"/>
          <w:szCs w:val="24"/>
        </w:rPr>
        <w:t xml:space="preserve">устанавливаются </w:t>
      </w:r>
      <w:r w:rsidRPr="007765F8">
        <w:rPr>
          <w:rFonts w:ascii="Times New Roman" w:eastAsia="Calibri" w:hAnsi="Times New Roman"/>
          <w:sz w:val="24"/>
          <w:szCs w:val="24"/>
        </w:rPr>
        <w:t>следующие требования.</w:t>
      </w:r>
    </w:p>
    <w:p w:rsidR="00A42923" w:rsidRPr="007765F8" w:rsidRDefault="00C56FD5" w:rsidP="00CC58A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765F8">
        <w:rPr>
          <w:rFonts w:ascii="Times New Roman" w:eastAsia="Calibri" w:hAnsi="Times New Roman"/>
          <w:sz w:val="24"/>
          <w:szCs w:val="24"/>
        </w:rPr>
        <w:t>6.1.</w:t>
      </w:r>
      <w:r w:rsidR="00A42923" w:rsidRPr="007765F8">
        <w:rPr>
          <w:rFonts w:ascii="Times New Roman" w:eastAsia="Calibri" w:hAnsi="Times New Roman"/>
          <w:sz w:val="24"/>
          <w:szCs w:val="24"/>
        </w:rPr>
        <w:t xml:space="preserve"> Наличие </w:t>
      </w:r>
      <w:r w:rsidR="00A42923" w:rsidRPr="007765F8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  <w:r w:rsidR="00A42923" w:rsidRPr="007765F8">
        <w:rPr>
          <w:rFonts w:ascii="Times New Roman" w:eastAsia="Calibri" w:hAnsi="Times New Roman"/>
          <w:sz w:val="24"/>
          <w:szCs w:val="24"/>
        </w:rPr>
        <w:t xml:space="preserve">, по специальности, направлению </w:t>
      </w:r>
      <w:proofErr w:type="gramStart"/>
      <w:r w:rsidR="00A42923" w:rsidRPr="007765F8">
        <w:rPr>
          <w:rFonts w:ascii="Times New Roman" w:eastAsia="Calibri" w:hAnsi="Times New Roman"/>
          <w:sz w:val="24"/>
          <w:szCs w:val="24"/>
        </w:rPr>
        <w:t xml:space="preserve">подготовки: </w:t>
      </w:r>
      <w:r w:rsidR="00A42923" w:rsidRPr="007765F8">
        <w:rPr>
          <w:rFonts w:ascii="Times New Roman" w:hAnsi="Times New Roman"/>
          <w:sz w:val="24"/>
          <w:szCs w:val="24"/>
          <w:lang w:bidi="en-US"/>
        </w:rPr>
        <w:t xml:space="preserve">  </w:t>
      </w:r>
      <w:proofErr w:type="gramEnd"/>
      <w:r w:rsidR="00A42923" w:rsidRPr="007765F8">
        <w:rPr>
          <w:rFonts w:ascii="Times New Roman" w:hAnsi="Times New Roman"/>
          <w:sz w:val="24"/>
          <w:szCs w:val="24"/>
          <w:lang w:bidi="en-US"/>
        </w:rPr>
        <w:t>«Государственный аудит», «Экономика», «Финансы и кредит», «Менеджмент», 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A42923" w:rsidRPr="007765F8" w:rsidRDefault="00A42923" w:rsidP="00CC58A2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eastAsia="Calibri" w:hAnsi="Times New Roman"/>
          <w:sz w:val="24"/>
          <w:szCs w:val="24"/>
        </w:rPr>
        <w:t>6.2.</w:t>
      </w:r>
      <w:r w:rsidR="00986FCA" w:rsidRPr="007765F8">
        <w:rPr>
          <w:rFonts w:ascii="Times New Roman" w:eastAsia="Calibri" w:hAnsi="Times New Roman"/>
          <w:sz w:val="24"/>
          <w:szCs w:val="24"/>
        </w:rPr>
        <w:t xml:space="preserve"> </w:t>
      </w:r>
      <w:r w:rsidRPr="007765F8">
        <w:rPr>
          <w:rFonts w:ascii="Times New Roman" w:hAnsi="Times New Roman"/>
          <w:sz w:val="24"/>
          <w:szCs w:val="24"/>
          <w:lang w:eastAsia="ru-RU"/>
        </w:rPr>
        <w:t>Без предъявления требований к стажу.</w:t>
      </w:r>
    </w:p>
    <w:p w:rsidR="00A42923" w:rsidRPr="007765F8" w:rsidRDefault="00A42923" w:rsidP="00CC58A2">
      <w:pPr>
        <w:shd w:val="clear" w:color="auto" w:fill="FFFFFF"/>
        <w:tabs>
          <w:tab w:val="left" w:pos="0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765F8">
        <w:rPr>
          <w:rFonts w:ascii="Times New Roman" w:eastAsia="Calibri" w:hAnsi="Times New Roman"/>
          <w:sz w:val="24"/>
          <w:szCs w:val="24"/>
        </w:rPr>
        <w:t>6.3. Наличие базовых знаний:</w:t>
      </w:r>
    </w:p>
    <w:p w:rsidR="00A42923" w:rsidRPr="007765F8" w:rsidRDefault="00A42923" w:rsidP="00CC58A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765F8">
        <w:rPr>
          <w:rFonts w:ascii="Times New Roman" w:eastAsia="Calibri" w:hAnsi="Times New Roman"/>
          <w:sz w:val="24"/>
          <w:szCs w:val="24"/>
        </w:rPr>
        <w:t>- знание государственного языка Российской Федерации (русского языка);</w:t>
      </w:r>
    </w:p>
    <w:p w:rsidR="00A42923" w:rsidRPr="007765F8" w:rsidRDefault="00A42923" w:rsidP="00CC58A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765F8">
        <w:rPr>
          <w:rFonts w:ascii="Times New Roman" w:eastAsia="Calibri" w:hAnsi="Times New Roman"/>
          <w:sz w:val="24"/>
          <w:szCs w:val="24"/>
        </w:rPr>
        <w:t>- знания основ: Конституции Российской Федерации, Федерального закона от 27 мая 2003 г. № 58-ФЗ «О системе государственной службы Российской Федерации»; Федерального закона от 27 июля 2004 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</w:p>
    <w:p w:rsidR="00A42923" w:rsidRPr="007765F8" w:rsidRDefault="00A42923" w:rsidP="00CC58A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765F8">
        <w:rPr>
          <w:rFonts w:ascii="Times New Roman" w:eastAsia="Calibri" w:hAnsi="Times New Roman"/>
          <w:sz w:val="24"/>
          <w:szCs w:val="24"/>
        </w:rPr>
        <w:lastRenderedPageBreak/>
        <w:t>- знания и умения в области информационно-коммуникационных технологий</w:t>
      </w:r>
      <w:r w:rsidR="00350404" w:rsidRPr="007765F8">
        <w:rPr>
          <w:rFonts w:ascii="Times New Roman" w:eastAsia="Calibri" w:hAnsi="Times New Roman"/>
          <w:sz w:val="24"/>
          <w:szCs w:val="24"/>
        </w:rPr>
        <w:t>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  <w:r w:rsidRPr="007765F8">
        <w:rPr>
          <w:rFonts w:ascii="Times New Roman" w:eastAsia="Calibri" w:hAnsi="Times New Roman"/>
          <w:sz w:val="24"/>
          <w:szCs w:val="24"/>
        </w:rPr>
        <w:t>.</w:t>
      </w:r>
    </w:p>
    <w:p w:rsidR="00E77FDA" w:rsidRPr="007765F8" w:rsidRDefault="00E77FDA" w:rsidP="00CC58A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765F8">
        <w:rPr>
          <w:rFonts w:ascii="Times New Roman" w:eastAsia="Calibri" w:hAnsi="Times New Roman"/>
          <w:sz w:val="24"/>
          <w:szCs w:val="24"/>
        </w:rPr>
        <w:t>6.4. Наличие профессиональных знаний:</w:t>
      </w:r>
    </w:p>
    <w:p w:rsidR="004D516F" w:rsidRPr="004D516F" w:rsidRDefault="004D516F" w:rsidP="00CC58A2">
      <w:pPr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4D516F">
        <w:rPr>
          <w:rFonts w:ascii="Times New Roman" w:eastAsia="Calibri" w:hAnsi="Times New Roman"/>
          <w:sz w:val="24"/>
          <w:szCs w:val="24"/>
        </w:rPr>
        <w:t>6.4.1. Знания в</w:t>
      </w:r>
      <w:r w:rsidRPr="004D516F">
        <w:rPr>
          <w:rFonts w:ascii="Times New Roman" w:eastAsia="Calibri" w:hAnsi="Times New Roman"/>
          <w:bCs/>
          <w:sz w:val="24"/>
          <w:szCs w:val="24"/>
        </w:rPr>
        <w:t xml:space="preserve"> сфере законодательства Российской Федерации</w:t>
      </w:r>
      <w:r w:rsidRPr="004D516F">
        <w:rPr>
          <w:rFonts w:ascii="Times New Roman" w:eastAsia="Calibri" w:hAnsi="Times New Roman"/>
          <w:sz w:val="24"/>
          <w:szCs w:val="24"/>
        </w:rPr>
        <w:t xml:space="preserve">: Налоговый кодекс Российской Федерации; Бюджетный кодекс Российской Федерации; </w:t>
      </w:r>
      <w:r w:rsidR="00C34E7D" w:rsidRPr="004D516F">
        <w:rPr>
          <w:rFonts w:ascii="Times New Roman" w:eastAsia="Calibri" w:hAnsi="Times New Roman"/>
          <w:sz w:val="24"/>
          <w:szCs w:val="24"/>
        </w:rPr>
        <w:t>Арбитражный процессуальный кодекс Российской Федерации; Гражданский процессуальный кодекс Российской Федерации; Кодекс административного судопроизводства Российской Федерации; Федеральный конституционный закон от 31 декабря 1996 г.№ 1-ФКЗ «О судебной системе Российской Федерации»;</w:t>
      </w:r>
      <w:r w:rsidR="00C34E7D" w:rsidRPr="004D516F">
        <w:rPr>
          <w:rFonts w:ascii="Times New Roman" w:eastAsia="Calibri" w:hAnsi="Times New Roman"/>
          <w:sz w:val="24"/>
          <w:szCs w:val="24"/>
        </w:rPr>
        <w:tab/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  <w:r w:rsidRPr="004D516F">
        <w:rPr>
          <w:rFonts w:ascii="Times New Roman" w:eastAsia="Calibri" w:hAnsi="Times New Roman"/>
          <w:sz w:val="24"/>
          <w:szCs w:val="24"/>
        </w:rPr>
        <w:tab/>
      </w:r>
      <w:r w:rsidR="00C34E7D">
        <w:rPr>
          <w:rFonts w:ascii="Times New Roman" w:eastAsia="Calibri" w:hAnsi="Times New Roman"/>
          <w:sz w:val="24"/>
          <w:szCs w:val="24"/>
        </w:rPr>
        <w:t xml:space="preserve">        </w:t>
      </w:r>
      <w:r w:rsidRPr="004D516F">
        <w:rPr>
          <w:rFonts w:ascii="Times New Roman" w:eastAsia="Calibri" w:hAnsi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</w:t>
      </w:r>
      <w:r w:rsidR="00C34E7D">
        <w:rPr>
          <w:rFonts w:ascii="Times New Roman" w:eastAsia="Calibri" w:hAnsi="Times New Roman"/>
          <w:sz w:val="24"/>
          <w:szCs w:val="24"/>
        </w:rPr>
        <w:t xml:space="preserve"> </w:t>
      </w:r>
      <w:r w:rsidRPr="004D516F">
        <w:rPr>
          <w:rFonts w:ascii="Times New Roman" w:eastAsia="Calibri" w:hAnsi="Times New Roman"/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</w:t>
      </w:r>
      <w:r w:rsidRPr="004D516F">
        <w:rPr>
          <w:rFonts w:ascii="Times New Roman" w:eastAsia="Calibri" w:hAnsi="Times New Roman"/>
          <w:sz w:val="24"/>
          <w:szCs w:val="24"/>
        </w:rPr>
        <w:tab/>
        <w:t>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6 апреля 2011 г. № 63-ФЗ  «Об электронной подписи»; Федеральный закон от 28 декабря 2013 г. № 443-ФЗ «О федеральной информационной адресной системе и о внесении и</w:t>
      </w:r>
      <w:r w:rsidR="00C34E7D">
        <w:rPr>
          <w:rFonts w:ascii="Times New Roman" w:eastAsia="Calibri" w:hAnsi="Times New Roman"/>
          <w:sz w:val="24"/>
          <w:szCs w:val="24"/>
        </w:rPr>
        <w:t xml:space="preserve">зменений в Федеральный закон </w:t>
      </w:r>
      <w:r w:rsidRPr="004D516F">
        <w:rPr>
          <w:rFonts w:ascii="Times New Roman" w:eastAsia="Calibri" w:hAnsi="Times New Roman"/>
          <w:sz w:val="24"/>
          <w:szCs w:val="24"/>
        </w:rPr>
        <w:t>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  «Об Основных направлениях развития государственной гражданской службы Российской Федерации на 2016¬2018 годы»;  постановление Правительства Российской Федерации от 30 сентября 2004 г. № 506 «Об утверждении Положения о Федеральной налоговой службе»;</w:t>
      </w:r>
      <w:r w:rsidRPr="004D516F">
        <w:rPr>
          <w:rFonts w:ascii="Times New Roman" w:eastAsia="Calibri" w:hAnsi="Times New Roman"/>
          <w:sz w:val="24"/>
          <w:szCs w:val="24"/>
        </w:rPr>
        <w:tab/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Pr="004D516F">
        <w:rPr>
          <w:rFonts w:ascii="Times New Roman" w:eastAsia="Calibri" w:hAnsi="Times New Roman"/>
          <w:sz w:val="24"/>
          <w:szCs w:val="24"/>
        </w:rPr>
        <w:tab/>
        <w:t>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 приказ ФНС России от 17 февраля 2014 г. № ММВ-7-7/53@ «Об утверждении Регламент</w:t>
      </w:r>
      <w:r w:rsidR="00C34E7D">
        <w:rPr>
          <w:rFonts w:ascii="Times New Roman" w:eastAsia="Calibri" w:hAnsi="Times New Roman"/>
          <w:sz w:val="24"/>
          <w:szCs w:val="24"/>
        </w:rPr>
        <w:t>а Федеральной налоговой службы».</w:t>
      </w:r>
    </w:p>
    <w:p w:rsidR="005E7341" w:rsidRDefault="007407F0" w:rsidP="00CC58A2">
      <w:pPr>
        <w:ind w:firstLine="709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Старший</w:t>
      </w:r>
      <w:r w:rsidR="005E7341" w:rsidRPr="007765F8">
        <w:rPr>
          <w:rFonts w:ascii="Times New Roman" w:eastAsia="Calibri" w:hAnsi="Times New Roman"/>
          <w:sz w:val="24"/>
          <w:szCs w:val="24"/>
        </w:rPr>
        <w:t xml:space="preserve"> государственный налоговый инспектор должен знать иные нормативные правовые акты</w:t>
      </w:r>
      <w:r w:rsidR="00BF2685" w:rsidRPr="007765F8">
        <w:rPr>
          <w:rFonts w:ascii="Times New Roman" w:eastAsia="Calibri" w:hAnsi="Times New Roman"/>
          <w:sz w:val="24"/>
          <w:szCs w:val="24"/>
        </w:rPr>
        <w:t xml:space="preserve"> </w:t>
      </w:r>
      <w:r w:rsidR="005E7341" w:rsidRPr="007765F8">
        <w:rPr>
          <w:rFonts w:ascii="Times New Roman" w:eastAsia="Calibri" w:hAnsi="Times New Roman"/>
          <w:sz w:val="24"/>
          <w:szCs w:val="24"/>
        </w:rPr>
        <w:t>и служебные документы, регулирующие вопросы, связанные с областью и видом его профессиональной служебной деятельности.</w:t>
      </w:r>
    </w:p>
    <w:p w:rsidR="0012001B" w:rsidRPr="007765F8" w:rsidRDefault="0012001B" w:rsidP="00CC58A2">
      <w:pPr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0531C5" w:rsidRPr="007765F8" w:rsidRDefault="000531C5" w:rsidP="00CC58A2">
      <w:pPr>
        <w:pStyle w:val="aa"/>
        <w:numPr>
          <w:ilvl w:val="2"/>
          <w:numId w:val="17"/>
        </w:numPr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765F8">
        <w:rPr>
          <w:rFonts w:ascii="Times New Roman" w:hAnsi="Times New Roman"/>
          <w:bCs/>
          <w:sz w:val="24"/>
          <w:szCs w:val="24"/>
          <w:lang w:val="ru-RU"/>
        </w:rPr>
        <w:lastRenderedPageBreak/>
        <w:t>Иные профессиональные знания</w:t>
      </w:r>
      <w:r w:rsidRPr="007765F8">
        <w:rPr>
          <w:rFonts w:ascii="Times New Roman" w:hAnsi="Times New Roman"/>
          <w:sz w:val="24"/>
          <w:szCs w:val="24"/>
          <w:lang w:val="ru-RU"/>
        </w:rPr>
        <w:t>:</w:t>
      </w:r>
    </w:p>
    <w:p w:rsidR="00986FCA" w:rsidRPr="007765F8" w:rsidRDefault="004A06EC" w:rsidP="00CC58A2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765F8">
        <w:rPr>
          <w:rFonts w:ascii="Times New Roman" w:eastAsia="Calibri" w:hAnsi="Times New Roman"/>
          <w:sz w:val="24"/>
          <w:szCs w:val="24"/>
        </w:rPr>
        <w:t xml:space="preserve">- </w:t>
      </w:r>
      <w:r w:rsidR="000531C5" w:rsidRPr="007765F8">
        <w:rPr>
          <w:rFonts w:ascii="Times New Roman" w:eastAsia="Calibri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9A7BF6" w:rsidRDefault="004A06EC" w:rsidP="00CC58A2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765F8">
        <w:rPr>
          <w:rFonts w:ascii="Times New Roman" w:eastAsia="Calibri" w:hAnsi="Times New Roman"/>
          <w:sz w:val="24"/>
          <w:szCs w:val="24"/>
        </w:rPr>
        <w:t xml:space="preserve">- </w:t>
      </w:r>
      <w:r w:rsidR="000531C5" w:rsidRPr="007765F8">
        <w:rPr>
          <w:rFonts w:ascii="Times New Roman" w:eastAsia="Calibri" w:hAnsi="Times New Roman"/>
          <w:sz w:val="24"/>
          <w:szCs w:val="24"/>
        </w:rPr>
        <w:t xml:space="preserve">основы налогообложения; </w:t>
      </w:r>
    </w:p>
    <w:p w:rsidR="000531C5" w:rsidRPr="007765F8" w:rsidRDefault="000531C5" w:rsidP="00CC58A2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765F8">
        <w:rPr>
          <w:rFonts w:ascii="Times New Roman" w:eastAsia="Calibri" w:hAnsi="Times New Roman"/>
          <w:sz w:val="24"/>
          <w:szCs w:val="24"/>
        </w:rPr>
        <w:t xml:space="preserve">основы финансовых и кредитных отношений; </w:t>
      </w:r>
    </w:p>
    <w:p w:rsidR="000531C5" w:rsidRPr="007765F8" w:rsidRDefault="004A06EC" w:rsidP="00CC58A2">
      <w:pPr>
        <w:pStyle w:val="a8"/>
        <w:tabs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765F8">
        <w:rPr>
          <w:rFonts w:ascii="Times New Roman" w:eastAsia="Calibri" w:hAnsi="Times New Roman"/>
          <w:sz w:val="24"/>
          <w:szCs w:val="24"/>
        </w:rPr>
        <w:t xml:space="preserve">- </w:t>
      </w:r>
      <w:r w:rsidR="000531C5" w:rsidRPr="007765F8">
        <w:rPr>
          <w:rFonts w:ascii="Times New Roman" w:eastAsia="Calibri" w:hAnsi="Times New Roman"/>
          <w:sz w:val="24"/>
          <w:szCs w:val="24"/>
        </w:rPr>
        <w:t xml:space="preserve">общие положения о налоговом контроле; </w:t>
      </w:r>
    </w:p>
    <w:p w:rsidR="000531C5" w:rsidRPr="007765F8" w:rsidRDefault="004A06EC" w:rsidP="00CC58A2">
      <w:pPr>
        <w:pStyle w:val="a8"/>
        <w:tabs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765F8">
        <w:rPr>
          <w:rFonts w:ascii="Times New Roman" w:eastAsia="Calibri" w:hAnsi="Times New Roman"/>
          <w:sz w:val="24"/>
          <w:szCs w:val="24"/>
        </w:rPr>
        <w:t xml:space="preserve">- </w:t>
      </w:r>
      <w:r w:rsidR="000531C5" w:rsidRPr="007765F8">
        <w:rPr>
          <w:rFonts w:ascii="Times New Roman" w:eastAsia="Calibri" w:hAnsi="Times New Roman"/>
          <w:sz w:val="24"/>
          <w:szCs w:val="24"/>
        </w:rPr>
        <w:t>принципы формирования бюджетной системы Российской Федерации;</w:t>
      </w:r>
    </w:p>
    <w:p w:rsidR="000531C5" w:rsidRPr="007765F8" w:rsidRDefault="004A06EC" w:rsidP="00CC58A2">
      <w:pPr>
        <w:pStyle w:val="a8"/>
        <w:tabs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765F8">
        <w:rPr>
          <w:rFonts w:ascii="Times New Roman" w:eastAsia="Calibri" w:hAnsi="Times New Roman"/>
          <w:sz w:val="24"/>
          <w:szCs w:val="24"/>
        </w:rPr>
        <w:t xml:space="preserve">- </w:t>
      </w:r>
      <w:r w:rsidR="000531C5" w:rsidRPr="007765F8">
        <w:rPr>
          <w:rFonts w:ascii="Times New Roman" w:eastAsia="Calibri" w:hAnsi="Times New Roman"/>
          <w:sz w:val="24"/>
          <w:szCs w:val="24"/>
        </w:rPr>
        <w:t>принципы формирования налоговой системы Российской Федерации;</w:t>
      </w:r>
    </w:p>
    <w:p w:rsidR="004A06EC" w:rsidRDefault="004A06EC" w:rsidP="00CC58A2">
      <w:pPr>
        <w:pStyle w:val="a8"/>
        <w:tabs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765F8">
        <w:rPr>
          <w:rFonts w:ascii="Times New Roman" w:eastAsia="Calibri" w:hAnsi="Times New Roman"/>
          <w:sz w:val="24"/>
          <w:szCs w:val="24"/>
        </w:rPr>
        <w:t xml:space="preserve">- </w:t>
      </w:r>
      <w:r w:rsidR="000531C5" w:rsidRPr="007765F8">
        <w:rPr>
          <w:rFonts w:ascii="Times New Roman" w:eastAsia="Calibri" w:hAnsi="Times New Roman"/>
          <w:sz w:val="24"/>
          <w:szCs w:val="24"/>
        </w:rPr>
        <w:t>принципы налогового администрирования</w:t>
      </w:r>
      <w:r w:rsidRPr="007765F8">
        <w:rPr>
          <w:rFonts w:ascii="Times New Roman" w:eastAsia="Calibri" w:hAnsi="Times New Roman"/>
          <w:sz w:val="24"/>
          <w:szCs w:val="24"/>
        </w:rPr>
        <w:t xml:space="preserve">; </w:t>
      </w:r>
    </w:p>
    <w:p w:rsidR="00156C7F" w:rsidRPr="007765F8" w:rsidRDefault="00156C7F" w:rsidP="00CC58A2">
      <w:pPr>
        <w:pStyle w:val="a8"/>
        <w:tabs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656695">
        <w:rPr>
          <w:rFonts w:ascii="Times New Roman" w:eastAsia="Calibri" w:hAnsi="Times New Roman"/>
          <w:sz w:val="24"/>
          <w:szCs w:val="24"/>
        </w:rPr>
        <w:t>- порядок подготовки и правовой экспертизы законопроектов и проектов нормативных правовых актов;</w:t>
      </w:r>
    </w:p>
    <w:p w:rsidR="004A06EC" w:rsidRPr="007765F8" w:rsidRDefault="004A06EC" w:rsidP="00CC58A2">
      <w:pPr>
        <w:pStyle w:val="a8"/>
        <w:tabs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765F8">
        <w:rPr>
          <w:rFonts w:ascii="Times New Roman" w:eastAsia="Calibri" w:hAnsi="Times New Roman"/>
          <w:sz w:val="24"/>
          <w:szCs w:val="24"/>
        </w:rPr>
        <w:t>- понятие «налоговый контроль», особенности проведения выездных налоговых проверок, в том числе консолидированной группы налогоплательщиков;</w:t>
      </w:r>
    </w:p>
    <w:p w:rsidR="00B90035" w:rsidRPr="007765F8" w:rsidRDefault="004A06EC" w:rsidP="00CC58A2">
      <w:pPr>
        <w:pStyle w:val="a8"/>
        <w:tabs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765F8">
        <w:rPr>
          <w:rFonts w:ascii="Times New Roman" w:eastAsia="Calibri" w:hAnsi="Times New Roman"/>
          <w:sz w:val="24"/>
          <w:szCs w:val="24"/>
        </w:rPr>
        <w:t>- особенности проведения камеральных налоговых проверок, порядок и сроки проведения выездных и камеральных налоговых проверок;</w:t>
      </w:r>
      <w:r w:rsidR="00B90035" w:rsidRPr="007765F8">
        <w:rPr>
          <w:rFonts w:ascii="Times New Roman" w:eastAsia="Calibri" w:hAnsi="Times New Roman"/>
          <w:sz w:val="24"/>
          <w:szCs w:val="24"/>
        </w:rPr>
        <w:t xml:space="preserve"> </w:t>
      </w:r>
    </w:p>
    <w:p w:rsidR="004A06EC" w:rsidRPr="007765F8" w:rsidRDefault="00B90035" w:rsidP="00CC58A2">
      <w:pPr>
        <w:pStyle w:val="a8"/>
        <w:tabs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765F8">
        <w:rPr>
          <w:rFonts w:ascii="Times New Roman" w:eastAsia="Calibri" w:hAnsi="Times New Roman"/>
          <w:sz w:val="24"/>
          <w:szCs w:val="24"/>
        </w:rPr>
        <w:t xml:space="preserve">- </w:t>
      </w:r>
      <w:r w:rsidR="004A06EC" w:rsidRPr="007765F8">
        <w:rPr>
          <w:rFonts w:ascii="Times New Roman" w:eastAsia="Calibri" w:hAnsi="Times New Roman"/>
          <w:sz w:val="24"/>
          <w:szCs w:val="24"/>
        </w:rPr>
        <w:t>порядок и сроки рассмотрения материалов налоговой проверки;</w:t>
      </w:r>
    </w:p>
    <w:p w:rsidR="004A06EC" w:rsidRPr="007765F8" w:rsidRDefault="00B90035" w:rsidP="00CC58A2">
      <w:pPr>
        <w:pStyle w:val="a8"/>
        <w:tabs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765F8">
        <w:rPr>
          <w:rFonts w:ascii="Times New Roman" w:eastAsia="Calibri" w:hAnsi="Times New Roman"/>
          <w:sz w:val="24"/>
          <w:szCs w:val="24"/>
        </w:rPr>
        <w:t xml:space="preserve">- </w:t>
      </w:r>
      <w:r w:rsidR="004A06EC" w:rsidRPr="007765F8">
        <w:rPr>
          <w:rFonts w:ascii="Times New Roman" w:eastAsia="Calibri" w:hAnsi="Times New Roman"/>
          <w:sz w:val="24"/>
          <w:szCs w:val="24"/>
        </w:rPr>
        <w:t>порядок осуществления мероприятий налогового контроля при проведении выездных и камеральных налоговых проверок;</w:t>
      </w:r>
    </w:p>
    <w:p w:rsidR="004A06EC" w:rsidRPr="007765F8" w:rsidRDefault="00B90035" w:rsidP="00CC58A2">
      <w:pPr>
        <w:pStyle w:val="a8"/>
        <w:tabs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765F8">
        <w:rPr>
          <w:rFonts w:ascii="Times New Roman" w:eastAsia="Calibri" w:hAnsi="Times New Roman"/>
          <w:sz w:val="24"/>
          <w:szCs w:val="24"/>
        </w:rPr>
        <w:t xml:space="preserve">- </w:t>
      </w:r>
      <w:r w:rsidR="004A06EC" w:rsidRPr="007765F8">
        <w:rPr>
          <w:rFonts w:ascii="Times New Roman" w:eastAsia="Calibri" w:hAnsi="Times New Roman"/>
          <w:sz w:val="24"/>
          <w:szCs w:val="24"/>
        </w:rPr>
        <w:t>рассмотрение налоговых споров налогоплательщиков в досудебном и судебном порядке;</w:t>
      </w:r>
    </w:p>
    <w:p w:rsidR="000531C5" w:rsidRDefault="00B90035" w:rsidP="00CC58A2">
      <w:pPr>
        <w:pStyle w:val="a8"/>
        <w:tabs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765F8">
        <w:rPr>
          <w:rFonts w:ascii="Times New Roman" w:eastAsia="Calibri" w:hAnsi="Times New Roman"/>
          <w:sz w:val="24"/>
          <w:szCs w:val="24"/>
        </w:rPr>
        <w:t xml:space="preserve">- </w:t>
      </w:r>
      <w:r w:rsidR="004A06EC" w:rsidRPr="007765F8">
        <w:rPr>
          <w:rFonts w:ascii="Times New Roman" w:eastAsia="Calibri" w:hAnsi="Times New Roman"/>
          <w:sz w:val="24"/>
          <w:szCs w:val="24"/>
        </w:rPr>
        <w:t>практика применения законодательства Российской Федерации о налогах и сборах.</w:t>
      </w:r>
    </w:p>
    <w:p w:rsidR="000531C5" w:rsidRPr="007765F8" w:rsidRDefault="000531C5" w:rsidP="00CC58A2">
      <w:pPr>
        <w:pStyle w:val="a8"/>
        <w:numPr>
          <w:ilvl w:val="1"/>
          <w:numId w:val="17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765F8">
        <w:rPr>
          <w:rFonts w:ascii="Times New Roman" w:eastAsia="Calibri" w:hAnsi="Times New Roman"/>
          <w:sz w:val="24"/>
          <w:szCs w:val="24"/>
        </w:rPr>
        <w:t>Наличие функциональных знаний:</w:t>
      </w:r>
    </w:p>
    <w:p w:rsidR="00A62849" w:rsidRPr="00343AC6" w:rsidRDefault="000531C5" w:rsidP="00CC58A2">
      <w:pPr>
        <w:widowControl w:val="0"/>
        <w:ind w:firstLine="709"/>
        <w:jc w:val="both"/>
        <w:rPr>
          <w:rFonts w:ascii="Times New Roman" w:eastAsia="Calibri" w:hAnsi="Times New Roman"/>
          <w:spacing w:val="-2"/>
          <w:sz w:val="24"/>
          <w:szCs w:val="24"/>
        </w:rPr>
      </w:pPr>
      <w:r w:rsidRPr="007765F8">
        <w:rPr>
          <w:rFonts w:ascii="Times New Roman" w:hAnsi="Times New Roman"/>
          <w:sz w:val="24"/>
          <w:szCs w:val="24"/>
          <w:lang w:bidi="en-US"/>
        </w:rPr>
        <w:t>-</w:t>
      </w:r>
      <w:r w:rsidR="00986FCA" w:rsidRPr="007765F8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343AC6">
        <w:rPr>
          <w:rFonts w:ascii="Times New Roman" w:eastAsia="Calibri" w:hAnsi="Times New Roman"/>
          <w:spacing w:val="-2"/>
          <w:sz w:val="24"/>
          <w:szCs w:val="24"/>
        </w:rPr>
        <w:t>понятие нормы права, нормативного правового акта, правоотношений и их признак</w:t>
      </w:r>
      <w:r w:rsidR="00A62849" w:rsidRPr="00343AC6">
        <w:rPr>
          <w:rFonts w:ascii="Times New Roman" w:eastAsia="Calibri" w:hAnsi="Times New Roman"/>
          <w:spacing w:val="-2"/>
          <w:sz w:val="24"/>
          <w:szCs w:val="24"/>
        </w:rPr>
        <w:t>и</w:t>
      </w:r>
      <w:r w:rsidRPr="00343AC6">
        <w:rPr>
          <w:rFonts w:ascii="Times New Roman" w:eastAsia="Calibri" w:hAnsi="Times New Roman"/>
          <w:spacing w:val="-2"/>
          <w:sz w:val="24"/>
          <w:szCs w:val="24"/>
        </w:rPr>
        <w:t xml:space="preserve">; </w:t>
      </w:r>
    </w:p>
    <w:p w:rsidR="004262EC" w:rsidRDefault="00A62849" w:rsidP="00CC58A2">
      <w:pPr>
        <w:widowControl w:val="0"/>
        <w:ind w:firstLine="709"/>
        <w:jc w:val="both"/>
        <w:rPr>
          <w:rFonts w:ascii="Times New Roman" w:eastAsia="Calibri" w:hAnsi="Times New Roman"/>
          <w:spacing w:val="-2"/>
          <w:sz w:val="24"/>
          <w:szCs w:val="24"/>
        </w:rPr>
      </w:pPr>
      <w:r w:rsidRPr="00343AC6">
        <w:rPr>
          <w:rFonts w:ascii="Times New Roman" w:eastAsia="Calibri" w:hAnsi="Times New Roman"/>
          <w:spacing w:val="-2"/>
          <w:sz w:val="24"/>
          <w:szCs w:val="24"/>
        </w:rPr>
        <w:t xml:space="preserve">- </w:t>
      </w:r>
      <w:r w:rsidR="004262EC" w:rsidRPr="00343AC6">
        <w:rPr>
          <w:rFonts w:ascii="Times New Roman" w:hAnsi="Times New Roman"/>
          <w:sz w:val="24"/>
          <w:szCs w:val="24"/>
          <w:lang w:bidi="en-US"/>
        </w:rPr>
        <w:t>понятие проекта нормативного правового акта, инструменты и этапы его разработки;</w:t>
      </w:r>
    </w:p>
    <w:p w:rsidR="00EB6C5B" w:rsidRPr="00343AC6" w:rsidRDefault="00EB6C5B" w:rsidP="00EB6C5B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43AC6">
        <w:rPr>
          <w:rFonts w:ascii="Times New Roman" w:hAnsi="Times New Roman"/>
          <w:sz w:val="24"/>
          <w:szCs w:val="24"/>
          <w:lang w:bidi="en-US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EB6C5B" w:rsidRPr="00343AC6" w:rsidRDefault="00EB6C5B" w:rsidP="00EB6C5B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343AC6">
        <w:rPr>
          <w:rFonts w:ascii="Times New Roman" w:hAnsi="Times New Roman"/>
          <w:sz w:val="24"/>
          <w:szCs w:val="24"/>
          <w:lang w:bidi="en-US"/>
        </w:rPr>
        <w:t>- классификация моделей государственной политики;</w:t>
      </w:r>
    </w:p>
    <w:p w:rsidR="004262EC" w:rsidRPr="00343AC6" w:rsidRDefault="004262EC" w:rsidP="00CC58A2">
      <w:pPr>
        <w:widowControl w:val="0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343AC6">
        <w:rPr>
          <w:rFonts w:ascii="Times New Roman" w:hAnsi="Times New Roman"/>
          <w:sz w:val="24"/>
          <w:szCs w:val="24"/>
          <w:lang w:bidi="en-US"/>
        </w:rPr>
        <w:t>- задачи, сроки, ресурсы и инструменты государственной политики</w:t>
      </w:r>
      <w:r w:rsidR="0041490A" w:rsidRPr="00343AC6">
        <w:rPr>
          <w:rFonts w:ascii="Times New Roman" w:hAnsi="Times New Roman"/>
          <w:sz w:val="24"/>
          <w:szCs w:val="24"/>
          <w:lang w:bidi="en-US"/>
        </w:rPr>
        <w:t>;</w:t>
      </w:r>
    </w:p>
    <w:p w:rsidR="003B496A" w:rsidRPr="00656695" w:rsidRDefault="003B496A" w:rsidP="00CC58A2">
      <w:pPr>
        <w:widowControl w:val="0"/>
        <w:ind w:firstLine="709"/>
        <w:jc w:val="both"/>
        <w:rPr>
          <w:rFonts w:ascii="Times New Roman" w:eastAsia="Calibri" w:hAnsi="Times New Roman"/>
          <w:spacing w:val="-2"/>
          <w:sz w:val="24"/>
          <w:szCs w:val="24"/>
        </w:rPr>
      </w:pPr>
      <w:r w:rsidRPr="00343AC6">
        <w:rPr>
          <w:rFonts w:ascii="Times New Roman" w:hAnsi="Times New Roman"/>
          <w:sz w:val="24"/>
          <w:szCs w:val="24"/>
          <w:lang w:bidi="en-US"/>
        </w:rPr>
        <w:t>- понятие, процедура рассмотрения обращения граждан</w:t>
      </w:r>
    </w:p>
    <w:p w:rsidR="00D65180" w:rsidRPr="00656695" w:rsidRDefault="00452137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656695">
        <w:rPr>
          <w:rFonts w:ascii="Times New Roman" w:eastAsia="Calibri" w:hAnsi="Times New Roman"/>
          <w:sz w:val="24"/>
          <w:szCs w:val="24"/>
        </w:rPr>
        <w:t xml:space="preserve">6.6. Наличие базовых умений: </w:t>
      </w:r>
    </w:p>
    <w:p w:rsidR="00D65180" w:rsidRPr="00656695" w:rsidRDefault="00D65180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656695">
        <w:rPr>
          <w:rFonts w:ascii="Times New Roman" w:eastAsia="Calibri" w:hAnsi="Times New Roman"/>
          <w:sz w:val="24"/>
          <w:szCs w:val="24"/>
        </w:rPr>
        <w:t>- умение мыслить системно (стратегически);</w:t>
      </w:r>
    </w:p>
    <w:p w:rsidR="00D65180" w:rsidRPr="00656695" w:rsidRDefault="00D65180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656695">
        <w:rPr>
          <w:rFonts w:ascii="Times New Roman" w:eastAsia="Calibri" w:hAnsi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D65180" w:rsidRPr="00656695" w:rsidRDefault="00D65180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656695">
        <w:rPr>
          <w:rFonts w:ascii="Times New Roman" w:eastAsia="Calibri" w:hAnsi="Times New Roman"/>
          <w:sz w:val="24"/>
          <w:szCs w:val="24"/>
        </w:rPr>
        <w:t>- коммуникативные умения;</w:t>
      </w:r>
    </w:p>
    <w:p w:rsidR="00D65180" w:rsidRPr="00656695" w:rsidRDefault="00D65180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656695">
        <w:rPr>
          <w:rFonts w:ascii="Times New Roman" w:eastAsia="Calibri" w:hAnsi="Times New Roman"/>
          <w:sz w:val="24"/>
          <w:szCs w:val="24"/>
        </w:rPr>
        <w:t>- умение управлять изменениями.</w:t>
      </w:r>
    </w:p>
    <w:p w:rsidR="0013160B" w:rsidRDefault="00136A59" w:rsidP="00CC58A2">
      <w:pPr>
        <w:pStyle w:val="a8"/>
        <w:numPr>
          <w:ilvl w:val="1"/>
          <w:numId w:val="9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656695">
        <w:rPr>
          <w:rFonts w:ascii="Times New Roman" w:eastAsia="Calibri" w:hAnsi="Times New Roman"/>
          <w:sz w:val="24"/>
          <w:szCs w:val="24"/>
        </w:rPr>
        <w:t xml:space="preserve">Наличие профессиональных умений: </w:t>
      </w:r>
    </w:p>
    <w:p w:rsidR="004D1F74" w:rsidRPr="004D1F74" w:rsidRDefault="004D1F74" w:rsidP="00CC58A2">
      <w:pPr>
        <w:pStyle w:val="a8"/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4D1F74">
        <w:rPr>
          <w:rFonts w:ascii="Times New Roman" w:hAnsi="Times New Roman"/>
          <w:sz w:val="24"/>
          <w:szCs w:val="24"/>
          <w:lang w:eastAsia="ru-RU"/>
        </w:rPr>
        <w:t xml:space="preserve">-  представление </w:t>
      </w:r>
      <w:r w:rsidR="00875675" w:rsidRPr="004D1F74">
        <w:rPr>
          <w:rFonts w:ascii="Times New Roman" w:hAnsi="Times New Roman"/>
          <w:sz w:val="24"/>
          <w:szCs w:val="24"/>
          <w:lang w:eastAsia="ru-RU"/>
        </w:rPr>
        <w:t>интересов в</w:t>
      </w:r>
      <w:r w:rsidRPr="004D1F74">
        <w:rPr>
          <w:rFonts w:ascii="Times New Roman" w:hAnsi="Times New Roman"/>
          <w:sz w:val="24"/>
          <w:szCs w:val="24"/>
          <w:lang w:eastAsia="ru-RU"/>
        </w:rPr>
        <w:t xml:space="preserve"> судах,</w:t>
      </w:r>
    </w:p>
    <w:p w:rsidR="00A67866" w:rsidRPr="004D1F74" w:rsidRDefault="00A67866" w:rsidP="00CC58A2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4D1F74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9653CF" w:rsidRPr="004D1F74">
        <w:rPr>
          <w:rFonts w:ascii="Times New Roman" w:hAnsi="Times New Roman"/>
          <w:sz w:val="24"/>
          <w:szCs w:val="24"/>
        </w:rPr>
        <w:t xml:space="preserve">рассмотрение обращений и подготовка правовых заключений на них; </w:t>
      </w:r>
    </w:p>
    <w:p w:rsidR="002F34ED" w:rsidRPr="004D1F74" w:rsidRDefault="00A67866" w:rsidP="00CC58A2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4D1F74">
        <w:rPr>
          <w:rFonts w:ascii="Times New Roman" w:hAnsi="Times New Roman"/>
          <w:sz w:val="24"/>
          <w:szCs w:val="24"/>
        </w:rPr>
        <w:t xml:space="preserve">- </w:t>
      </w:r>
      <w:r w:rsidR="009653CF" w:rsidRPr="004D1F74">
        <w:rPr>
          <w:rFonts w:ascii="Times New Roman" w:hAnsi="Times New Roman"/>
          <w:sz w:val="24"/>
          <w:szCs w:val="24"/>
        </w:rPr>
        <w:t>анализ и обобщение судебной практики;</w:t>
      </w:r>
    </w:p>
    <w:p w:rsidR="002F34ED" w:rsidRPr="004D1F74" w:rsidRDefault="002F34ED" w:rsidP="00CC58A2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4D1F74">
        <w:rPr>
          <w:rFonts w:ascii="Times New Roman" w:hAnsi="Times New Roman"/>
          <w:sz w:val="24"/>
          <w:szCs w:val="24"/>
        </w:rPr>
        <w:t>- осуществление правовой и антикоррупционной экспертизы проектов нормативных правовых актов;</w:t>
      </w:r>
    </w:p>
    <w:p w:rsidR="00A67866" w:rsidRPr="00656695" w:rsidRDefault="002F34ED" w:rsidP="00CC58A2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4D1F74">
        <w:rPr>
          <w:rFonts w:ascii="Times New Roman" w:hAnsi="Times New Roman"/>
          <w:sz w:val="24"/>
          <w:szCs w:val="24"/>
        </w:rPr>
        <w:t>- подготовка проектов нормативных правовых актов;</w:t>
      </w:r>
      <w:r w:rsidR="009653CF" w:rsidRPr="00656695">
        <w:rPr>
          <w:rFonts w:ascii="Times New Roman" w:hAnsi="Times New Roman"/>
          <w:sz w:val="24"/>
          <w:szCs w:val="24"/>
        </w:rPr>
        <w:t xml:space="preserve"> </w:t>
      </w:r>
    </w:p>
    <w:p w:rsidR="00A67866" w:rsidRPr="00656695" w:rsidRDefault="00A67866" w:rsidP="00CC58A2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656695">
        <w:rPr>
          <w:rFonts w:ascii="Times New Roman" w:hAnsi="Times New Roman"/>
          <w:sz w:val="24"/>
          <w:szCs w:val="24"/>
        </w:rPr>
        <w:t xml:space="preserve">- </w:t>
      </w:r>
      <w:r w:rsidR="009653CF" w:rsidRPr="00656695">
        <w:rPr>
          <w:rFonts w:ascii="Times New Roman" w:hAnsi="Times New Roman"/>
          <w:sz w:val="24"/>
          <w:szCs w:val="24"/>
        </w:rPr>
        <w:t xml:space="preserve">осуществление правовой экспертизы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</w:t>
      </w:r>
    </w:p>
    <w:p w:rsidR="002F34ED" w:rsidRPr="00656695" w:rsidRDefault="002F34ED" w:rsidP="00CC58A2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656695">
        <w:rPr>
          <w:rFonts w:ascii="Times New Roman" w:hAnsi="Times New Roman"/>
          <w:sz w:val="24"/>
          <w:szCs w:val="24"/>
        </w:rPr>
        <w:t>-</w:t>
      </w:r>
      <w:r w:rsidR="008C3122">
        <w:rPr>
          <w:rFonts w:ascii="Times New Roman" w:hAnsi="Times New Roman"/>
          <w:sz w:val="24"/>
          <w:szCs w:val="24"/>
        </w:rPr>
        <w:t xml:space="preserve"> </w:t>
      </w:r>
      <w:r w:rsidRPr="00656695">
        <w:rPr>
          <w:rFonts w:ascii="Times New Roman" w:hAnsi="Times New Roman"/>
          <w:sz w:val="24"/>
          <w:szCs w:val="24"/>
        </w:rPr>
        <w:t>определение необходимости направления нормативных правовых актов на государственную регистрацию в Министерство юстиции Российской Федерации;</w:t>
      </w:r>
    </w:p>
    <w:p w:rsidR="002F34ED" w:rsidRPr="00656695" w:rsidRDefault="002F34ED" w:rsidP="00CC58A2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656695">
        <w:rPr>
          <w:rFonts w:ascii="Times New Roman" w:hAnsi="Times New Roman"/>
          <w:sz w:val="24"/>
          <w:szCs w:val="24"/>
        </w:rPr>
        <w:t>- осуществление законопроектной деятельности;</w:t>
      </w:r>
    </w:p>
    <w:p w:rsidR="009653CF" w:rsidRDefault="00A67866" w:rsidP="00CC58A2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656695">
        <w:rPr>
          <w:rFonts w:ascii="Times New Roman" w:hAnsi="Times New Roman"/>
          <w:sz w:val="24"/>
          <w:szCs w:val="24"/>
        </w:rPr>
        <w:t xml:space="preserve">- </w:t>
      </w:r>
      <w:r w:rsidR="009653CF" w:rsidRPr="00656695">
        <w:rPr>
          <w:rFonts w:ascii="Times New Roman" w:hAnsi="Times New Roman"/>
          <w:sz w:val="24"/>
          <w:szCs w:val="24"/>
        </w:rPr>
        <w:t>организация правовой работы.</w:t>
      </w:r>
    </w:p>
    <w:p w:rsidR="00136A59" w:rsidRPr="00656695" w:rsidRDefault="00136A59" w:rsidP="00CC58A2">
      <w:pPr>
        <w:pStyle w:val="a8"/>
        <w:numPr>
          <w:ilvl w:val="1"/>
          <w:numId w:val="9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656695">
        <w:rPr>
          <w:rFonts w:ascii="Times New Roman" w:eastAsia="Calibri" w:hAnsi="Times New Roman"/>
          <w:sz w:val="24"/>
          <w:szCs w:val="24"/>
        </w:rPr>
        <w:t xml:space="preserve">Наличие </w:t>
      </w:r>
      <w:r w:rsidR="00AD6AA8" w:rsidRPr="00656695">
        <w:rPr>
          <w:rFonts w:ascii="Times New Roman" w:eastAsia="Calibri" w:hAnsi="Times New Roman"/>
          <w:sz w:val="24"/>
          <w:szCs w:val="24"/>
        </w:rPr>
        <w:t>функциональных умений</w:t>
      </w:r>
      <w:r w:rsidRPr="00656695">
        <w:rPr>
          <w:rFonts w:ascii="Times New Roman" w:eastAsia="Calibri" w:hAnsi="Times New Roman"/>
          <w:sz w:val="24"/>
          <w:szCs w:val="24"/>
        </w:rPr>
        <w:t>:</w:t>
      </w:r>
    </w:p>
    <w:p w:rsidR="00244CFF" w:rsidRPr="00656695" w:rsidRDefault="009F03DB" w:rsidP="00CC58A2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656695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244CFF" w:rsidRPr="00656695">
        <w:rPr>
          <w:rFonts w:ascii="Times New Roman" w:hAnsi="Times New Roman"/>
          <w:sz w:val="24"/>
          <w:szCs w:val="24"/>
          <w:lang w:bidi="en-US"/>
        </w:rPr>
        <w:t xml:space="preserve">разработка, рассмотрение и согласование проектов </w:t>
      </w:r>
      <w:r w:rsidR="00AA2B89" w:rsidRPr="00656695">
        <w:rPr>
          <w:rFonts w:ascii="Times New Roman" w:hAnsi="Times New Roman"/>
          <w:sz w:val="24"/>
          <w:szCs w:val="24"/>
          <w:lang w:bidi="en-US"/>
        </w:rPr>
        <w:t xml:space="preserve">нормативных и </w:t>
      </w:r>
      <w:r w:rsidR="00875675" w:rsidRPr="00656695">
        <w:rPr>
          <w:rFonts w:ascii="Times New Roman" w:hAnsi="Times New Roman"/>
          <w:sz w:val="24"/>
          <w:szCs w:val="24"/>
          <w:lang w:bidi="en-US"/>
        </w:rPr>
        <w:t>ненормативных правовых актов,</w:t>
      </w:r>
      <w:r w:rsidR="00244CFF" w:rsidRPr="00656695">
        <w:rPr>
          <w:rFonts w:ascii="Times New Roman" w:hAnsi="Times New Roman"/>
          <w:sz w:val="24"/>
          <w:szCs w:val="24"/>
          <w:lang w:bidi="en-US"/>
        </w:rPr>
        <w:t xml:space="preserve"> и других документов;</w:t>
      </w:r>
    </w:p>
    <w:p w:rsidR="00244CFF" w:rsidRPr="00656695" w:rsidRDefault="00244CFF" w:rsidP="00CC58A2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656695">
        <w:rPr>
          <w:rFonts w:ascii="Times New Roman" w:hAnsi="Times New Roman"/>
          <w:sz w:val="24"/>
          <w:szCs w:val="24"/>
          <w:lang w:bidi="en-US"/>
        </w:rPr>
        <w:t xml:space="preserve">- подготовка официальных отзывов на проекты </w:t>
      </w:r>
      <w:r w:rsidR="00AA2B89" w:rsidRPr="00656695">
        <w:rPr>
          <w:rFonts w:ascii="Times New Roman" w:hAnsi="Times New Roman"/>
          <w:sz w:val="24"/>
          <w:szCs w:val="24"/>
          <w:lang w:bidi="en-US"/>
        </w:rPr>
        <w:t>нормативных и не</w:t>
      </w:r>
      <w:r w:rsidRPr="00656695">
        <w:rPr>
          <w:rFonts w:ascii="Times New Roman" w:hAnsi="Times New Roman"/>
          <w:sz w:val="24"/>
          <w:szCs w:val="24"/>
          <w:lang w:bidi="en-US"/>
        </w:rPr>
        <w:t>нормативных правовых актов;</w:t>
      </w:r>
    </w:p>
    <w:p w:rsidR="00244CFF" w:rsidRPr="0099450C" w:rsidRDefault="00244CFF" w:rsidP="00CC58A2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656695">
        <w:rPr>
          <w:rFonts w:ascii="Times New Roman" w:hAnsi="Times New Roman"/>
          <w:sz w:val="24"/>
          <w:szCs w:val="24"/>
          <w:lang w:bidi="en-US"/>
        </w:rPr>
        <w:t>- подготовка методических рекомендаций, разъяснений</w:t>
      </w:r>
      <w:r w:rsidRPr="0099450C">
        <w:rPr>
          <w:rFonts w:ascii="Times New Roman" w:hAnsi="Times New Roman"/>
          <w:sz w:val="24"/>
          <w:szCs w:val="24"/>
          <w:lang w:bidi="en-US"/>
        </w:rPr>
        <w:t>;</w:t>
      </w:r>
    </w:p>
    <w:p w:rsidR="00244CFF" w:rsidRPr="0099450C" w:rsidRDefault="00244CFF" w:rsidP="00CC58A2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99450C">
        <w:rPr>
          <w:rFonts w:ascii="Times New Roman" w:hAnsi="Times New Roman"/>
          <w:sz w:val="24"/>
          <w:szCs w:val="24"/>
          <w:lang w:bidi="en-US"/>
        </w:rPr>
        <w:lastRenderedPageBreak/>
        <w:t>- подготовка аналитических, информационных и других материалов;</w:t>
      </w:r>
    </w:p>
    <w:p w:rsidR="00244CFF" w:rsidRPr="0099450C" w:rsidRDefault="00244CFF" w:rsidP="00CC58A2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99450C">
        <w:rPr>
          <w:rFonts w:ascii="Times New Roman" w:hAnsi="Times New Roman"/>
          <w:sz w:val="24"/>
          <w:szCs w:val="24"/>
          <w:lang w:bidi="en-US"/>
        </w:rPr>
        <w:t>- организация и проведение монитори</w:t>
      </w:r>
      <w:r w:rsidR="00327A55">
        <w:rPr>
          <w:rFonts w:ascii="Times New Roman" w:hAnsi="Times New Roman"/>
          <w:sz w:val="24"/>
          <w:szCs w:val="24"/>
          <w:lang w:bidi="en-US"/>
        </w:rPr>
        <w:t>нга применения законодательства.</w:t>
      </w:r>
    </w:p>
    <w:p w:rsidR="00D65180" w:rsidRDefault="00D65180" w:rsidP="00CC58A2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</w:p>
    <w:p w:rsidR="00EB6C5B" w:rsidRPr="007765F8" w:rsidRDefault="00EB6C5B" w:rsidP="00CC58A2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</w:p>
    <w:p w:rsidR="00405C5D" w:rsidRPr="00D87EBE" w:rsidRDefault="00405C5D" w:rsidP="00CC58A2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7EBE">
        <w:rPr>
          <w:rFonts w:ascii="Times New Roman" w:hAnsi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405C5D" w:rsidRPr="00D87EBE" w:rsidRDefault="00405C5D" w:rsidP="00CC58A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7765F8" w:rsidRDefault="00A67866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A67866">
        <w:rPr>
          <w:rFonts w:ascii="Times New Roman" w:hAnsi="Times New Roman"/>
          <w:sz w:val="24"/>
          <w:szCs w:val="24"/>
          <w:lang w:eastAsia="ru-RU"/>
        </w:rPr>
        <w:t xml:space="preserve">7. </w:t>
      </w:r>
      <w:r w:rsidR="00405C5D" w:rsidRPr="007765F8">
        <w:rPr>
          <w:rFonts w:ascii="Times New Roman" w:hAnsi="Times New Roman"/>
          <w:sz w:val="24"/>
          <w:szCs w:val="24"/>
          <w:lang w:eastAsia="ru-RU"/>
        </w:rPr>
        <w:t xml:space="preserve">Основные права и обязанности </w:t>
      </w:r>
      <w:r w:rsidR="007407F0">
        <w:rPr>
          <w:rFonts w:ascii="Times New Roman" w:eastAsia="Calibri" w:hAnsi="Times New Roman"/>
          <w:sz w:val="24"/>
          <w:szCs w:val="24"/>
        </w:rPr>
        <w:t>старшего</w:t>
      </w:r>
      <w:r w:rsidR="00405C5D" w:rsidRPr="007765F8">
        <w:rPr>
          <w:rFonts w:ascii="Times New Roman" w:hAnsi="Times New Roman"/>
          <w:sz w:val="24"/>
          <w:szCs w:val="24"/>
          <w:lang w:eastAsia="ru-RU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05C5D" w:rsidRPr="007765F8">
          <w:rPr>
            <w:rFonts w:ascii="Times New Roman" w:hAnsi="Times New Roman"/>
            <w:sz w:val="24"/>
            <w:szCs w:val="24"/>
            <w:lang w:eastAsia="ru-RU"/>
          </w:rPr>
          <w:t>статьями 14</w:t>
        </w:r>
      </w:hyperlink>
      <w:r w:rsidR="00405C5D" w:rsidRPr="007765F8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0" w:history="1">
        <w:r w:rsidR="00405C5D" w:rsidRPr="007765F8">
          <w:rPr>
            <w:rFonts w:ascii="Times New Roman" w:hAnsi="Times New Roman"/>
            <w:sz w:val="24"/>
            <w:szCs w:val="24"/>
            <w:lang w:eastAsia="ru-RU"/>
          </w:rPr>
          <w:t>15</w:t>
        </w:r>
      </w:hyperlink>
      <w:r w:rsidR="00405C5D" w:rsidRPr="007765F8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1" w:history="1">
        <w:r w:rsidR="00405C5D" w:rsidRPr="007765F8">
          <w:rPr>
            <w:rFonts w:ascii="Times New Roman" w:hAnsi="Times New Roman"/>
            <w:sz w:val="24"/>
            <w:szCs w:val="24"/>
            <w:lang w:eastAsia="ru-RU"/>
          </w:rPr>
          <w:t>17</w:t>
        </w:r>
      </w:hyperlink>
      <w:r w:rsidR="00405C5D" w:rsidRPr="007765F8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2" w:history="1">
        <w:r w:rsidR="00405C5D" w:rsidRPr="007765F8">
          <w:rPr>
            <w:rFonts w:ascii="Times New Roman" w:hAnsi="Times New Roman"/>
            <w:sz w:val="24"/>
            <w:szCs w:val="24"/>
            <w:lang w:eastAsia="ru-RU"/>
          </w:rPr>
          <w:t>18</w:t>
        </w:r>
      </w:hyperlink>
      <w:r w:rsidR="00405C5D" w:rsidRPr="007765F8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05C5D" w:rsidRPr="007765F8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="00405C5D" w:rsidRPr="007765F8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AA2B89" w:rsidRPr="007765F8">
        <w:rPr>
          <w:rFonts w:ascii="Times New Roman" w:hAnsi="Times New Roman"/>
          <w:sz w:val="24"/>
          <w:szCs w:val="24"/>
          <w:lang w:eastAsia="ru-RU"/>
        </w:rPr>
        <w:t>№</w:t>
      </w:r>
      <w:r w:rsidR="00405C5D" w:rsidRPr="007765F8">
        <w:rPr>
          <w:rFonts w:ascii="Times New Roman" w:hAnsi="Times New Roman"/>
          <w:sz w:val="24"/>
          <w:szCs w:val="24"/>
          <w:lang w:eastAsia="ru-RU"/>
        </w:rPr>
        <w:t xml:space="preserve"> 79-ФЗ </w:t>
      </w:r>
      <w:r w:rsidR="004A1985" w:rsidRPr="007765F8">
        <w:rPr>
          <w:rFonts w:ascii="Times New Roman" w:hAnsi="Times New Roman"/>
          <w:sz w:val="24"/>
          <w:szCs w:val="24"/>
          <w:lang w:eastAsia="ru-RU"/>
        </w:rPr>
        <w:t>«</w:t>
      </w:r>
      <w:r w:rsidR="00405C5D" w:rsidRPr="007765F8">
        <w:rPr>
          <w:rFonts w:ascii="Times New Roman" w:hAnsi="Times New Roman"/>
          <w:sz w:val="24"/>
          <w:szCs w:val="24"/>
          <w:lang w:eastAsia="ru-RU"/>
        </w:rPr>
        <w:t>О государственной гражданской службе Российской Федерации</w:t>
      </w:r>
      <w:r w:rsidR="004A1985" w:rsidRPr="007765F8">
        <w:rPr>
          <w:rFonts w:ascii="Times New Roman" w:hAnsi="Times New Roman"/>
          <w:sz w:val="24"/>
          <w:szCs w:val="24"/>
          <w:lang w:eastAsia="ru-RU"/>
        </w:rPr>
        <w:t>»</w:t>
      </w:r>
      <w:r w:rsidR="00405C5D" w:rsidRPr="007765F8">
        <w:rPr>
          <w:rFonts w:ascii="Times New Roman" w:hAnsi="Times New Roman"/>
          <w:sz w:val="24"/>
          <w:szCs w:val="24"/>
          <w:lang w:eastAsia="ru-RU"/>
        </w:rPr>
        <w:t xml:space="preserve"> (далее – закон №</w:t>
      </w:r>
      <w:r w:rsidR="0044380C" w:rsidRPr="007765F8">
        <w:rPr>
          <w:rFonts w:ascii="Times New Roman" w:hAnsi="Times New Roman"/>
          <w:sz w:val="24"/>
          <w:szCs w:val="24"/>
          <w:lang w:eastAsia="ru-RU"/>
        </w:rPr>
        <w:t> </w:t>
      </w:r>
      <w:r w:rsidR="00405C5D" w:rsidRPr="007765F8">
        <w:rPr>
          <w:rFonts w:ascii="Times New Roman" w:hAnsi="Times New Roman"/>
          <w:sz w:val="24"/>
          <w:szCs w:val="24"/>
          <w:lang w:eastAsia="ru-RU"/>
        </w:rPr>
        <w:t>79-ФЗ).</w:t>
      </w:r>
    </w:p>
    <w:p w:rsidR="007A2DB5" w:rsidRPr="007765F8" w:rsidRDefault="00A67866" w:rsidP="00CC58A2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 xml:space="preserve">8. </w:t>
      </w:r>
      <w:r w:rsidR="00777E4F" w:rsidRPr="007765F8">
        <w:rPr>
          <w:rFonts w:ascii="Times New Roman" w:hAnsi="Times New Roman"/>
          <w:sz w:val="24"/>
          <w:szCs w:val="24"/>
          <w:lang w:eastAsia="ru-RU"/>
        </w:rPr>
        <w:t xml:space="preserve">В целях реализации задач и функций, возложенных на </w:t>
      </w:r>
      <w:r w:rsidR="00005EDD" w:rsidRPr="007765F8">
        <w:rPr>
          <w:rFonts w:ascii="Times New Roman" w:hAnsi="Times New Roman"/>
          <w:sz w:val="24"/>
          <w:szCs w:val="24"/>
          <w:lang w:eastAsia="ru-RU"/>
        </w:rPr>
        <w:t xml:space="preserve">правовой </w:t>
      </w:r>
      <w:r w:rsidR="00777E4F" w:rsidRPr="007765F8">
        <w:rPr>
          <w:rFonts w:ascii="Times New Roman" w:hAnsi="Times New Roman"/>
          <w:sz w:val="24"/>
          <w:szCs w:val="24"/>
          <w:lang w:eastAsia="ru-RU"/>
        </w:rPr>
        <w:t xml:space="preserve">отдел, </w:t>
      </w:r>
      <w:r w:rsidR="007407F0">
        <w:rPr>
          <w:rFonts w:ascii="Times New Roman" w:hAnsi="Times New Roman"/>
          <w:sz w:val="24"/>
          <w:szCs w:val="24"/>
          <w:lang w:eastAsia="ru-RU"/>
        </w:rPr>
        <w:t>старший</w:t>
      </w:r>
      <w:r w:rsidR="00777E4F" w:rsidRPr="007765F8">
        <w:rPr>
          <w:rFonts w:ascii="Times New Roman" w:hAnsi="Times New Roman"/>
          <w:sz w:val="24"/>
          <w:szCs w:val="24"/>
          <w:lang w:eastAsia="ru-RU"/>
        </w:rPr>
        <w:t xml:space="preserve"> государственный налоговый инспектор обязан: </w:t>
      </w:r>
    </w:p>
    <w:p w:rsidR="005A6DE2" w:rsidRPr="007765F8" w:rsidRDefault="00321444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 xml:space="preserve">8.1. </w:t>
      </w:r>
      <w:r w:rsidR="000531C5" w:rsidRPr="007765F8">
        <w:rPr>
          <w:rFonts w:ascii="Times New Roman" w:hAnsi="Times New Roman"/>
          <w:sz w:val="24"/>
          <w:szCs w:val="24"/>
          <w:lang w:eastAsia="ru-RU"/>
        </w:rPr>
        <w:t xml:space="preserve">Оформлять и предъявлять в </w:t>
      </w:r>
      <w:r w:rsidR="004A1985" w:rsidRPr="007765F8">
        <w:rPr>
          <w:rFonts w:ascii="Times New Roman" w:hAnsi="Times New Roman"/>
          <w:sz w:val="24"/>
          <w:szCs w:val="24"/>
          <w:lang w:eastAsia="ru-RU"/>
        </w:rPr>
        <w:t>а</w:t>
      </w:r>
      <w:r w:rsidR="000531C5" w:rsidRPr="007765F8">
        <w:rPr>
          <w:rFonts w:ascii="Times New Roman" w:hAnsi="Times New Roman"/>
          <w:sz w:val="24"/>
          <w:szCs w:val="24"/>
          <w:lang w:eastAsia="ru-RU"/>
        </w:rPr>
        <w:t>рбитражные суды и суды общей юрисдикции исковые заявления по всем основаниям в соответствии с законодательством Российской Федерации, участвовать в рассмотрении дел в суде. Готовить необходимые документы, материалы, доказательства по исковой работе инспекции. Подготавливать отзывы на исковые заявления налогоплательщиков</w:t>
      </w:r>
      <w:r w:rsidR="00327A55">
        <w:rPr>
          <w:rFonts w:ascii="Times New Roman" w:hAnsi="Times New Roman"/>
          <w:sz w:val="24"/>
          <w:szCs w:val="24"/>
          <w:lang w:eastAsia="ru-RU"/>
        </w:rPr>
        <w:t>, п</w:t>
      </w:r>
      <w:r w:rsidR="000531C5" w:rsidRPr="007765F8">
        <w:rPr>
          <w:rFonts w:ascii="Times New Roman" w:hAnsi="Times New Roman"/>
          <w:sz w:val="24"/>
          <w:szCs w:val="24"/>
          <w:lang w:eastAsia="ru-RU"/>
        </w:rPr>
        <w:t xml:space="preserve">одготавливать кассационные жалобы, апелляционные жалобы в </w:t>
      </w:r>
      <w:r w:rsidR="004A1985" w:rsidRPr="007765F8">
        <w:rPr>
          <w:rFonts w:ascii="Times New Roman" w:hAnsi="Times New Roman"/>
          <w:sz w:val="24"/>
          <w:szCs w:val="24"/>
          <w:lang w:eastAsia="ru-RU"/>
        </w:rPr>
        <w:t>а</w:t>
      </w:r>
      <w:r w:rsidR="000531C5" w:rsidRPr="007765F8">
        <w:rPr>
          <w:rFonts w:ascii="Times New Roman" w:hAnsi="Times New Roman"/>
          <w:sz w:val="24"/>
          <w:szCs w:val="24"/>
          <w:lang w:eastAsia="ru-RU"/>
        </w:rPr>
        <w:t xml:space="preserve">рбитражные суды и суды общей юрисдикции. Формировать пакет документов для направления в суд, в соответствии с приказами Межрайонной </w:t>
      </w:r>
      <w:r w:rsidR="004A1985" w:rsidRPr="007765F8">
        <w:rPr>
          <w:rFonts w:ascii="Times New Roman" w:hAnsi="Times New Roman"/>
          <w:sz w:val="24"/>
          <w:szCs w:val="24"/>
          <w:lang w:eastAsia="ru-RU"/>
        </w:rPr>
        <w:t>и</w:t>
      </w:r>
      <w:r w:rsidR="000531C5" w:rsidRPr="007765F8">
        <w:rPr>
          <w:rFonts w:ascii="Times New Roman" w:hAnsi="Times New Roman"/>
          <w:sz w:val="24"/>
          <w:szCs w:val="24"/>
          <w:lang w:eastAsia="ru-RU"/>
        </w:rPr>
        <w:t>нспекции Федеральной налоговой службу №12 по Приморскому краю. Регистрировать исковые заявления с приложениями (отзыв на иск) в системе ЭОД. В соответствии с определением суда подготавливать необходимые документы, запрашиваемые судом. Готовиться к судебным разбирательствам. Обжаловать в случае необходимости решение суда в установленном законодательством порядке. Отражать результаты рассмотрения дела в системе ЭОД. Подготавливать соответствующий обзор судебной практ</w:t>
      </w:r>
      <w:r w:rsidR="004A1985" w:rsidRPr="007765F8">
        <w:rPr>
          <w:rFonts w:ascii="Times New Roman" w:hAnsi="Times New Roman"/>
          <w:sz w:val="24"/>
          <w:szCs w:val="24"/>
          <w:lang w:eastAsia="ru-RU"/>
        </w:rPr>
        <w:t>ики.</w:t>
      </w:r>
    </w:p>
    <w:p w:rsidR="005A6DE2" w:rsidRPr="007765F8" w:rsidRDefault="00321444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 xml:space="preserve">8.2. </w:t>
      </w:r>
      <w:r w:rsidR="005A6DE2" w:rsidRPr="007765F8">
        <w:rPr>
          <w:rFonts w:ascii="Times New Roman" w:hAnsi="Times New Roman"/>
          <w:bCs/>
          <w:sz w:val="24"/>
          <w:szCs w:val="24"/>
          <w:lang w:eastAsia="ru-RU"/>
        </w:rPr>
        <w:t xml:space="preserve">Рассматривать проект решения </w:t>
      </w:r>
      <w:r w:rsidR="005A6DE2" w:rsidRPr="007765F8">
        <w:rPr>
          <w:rFonts w:ascii="Times New Roman" w:hAnsi="Times New Roman"/>
          <w:sz w:val="24"/>
          <w:szCs w:val="24"/>
          <w:lang w:eastAsia="ru-RU"/>
        </w:rPr>
        <w:t xml:space="preserve">(по материалам камеральных, выездных проверок физических лиц и юридических лиц) </w:t>
      </w:r>
      <w:r w:rsidR="005A6DE2" w:rsidRPr="007765F8">
        <w:rPr>
          <w:rFonts w:ascii="Times New Roman" w:hAnsi="Times New Roman"/>
          <w:bCs/>
          <w:sz w:val="24"/>
          <w:szCs w:val="24"/>
          <w:lang w:eastAsia="ru-RU"/>
        </w:rPr>
        <w:t>и приложенны</w:t>
      </w:r>
      <w:r w:rsidR="004A1985" w:rsidRPr="007765F8">
        <w:rPr>
          <w:rFonts w:ascii="Times New Roman" w:hAnsi="Times New Roman"/>
          <w:bCs/>
          <w:sz w:val="24"/>
          <w:szCs w:val="24"/>
          <w:lang w:eastAsia="ru-RU"/>
        </w:rPr>
        <w:t>е</w:t>
      </w:r>
      <w:r w:rsidR="005A6DE2" w:rsidRPr="007765F8">
        <w:rPr>
          <w:rFonts w:ascii="Times New Roman" w:hAnsi="Times New Roman"/>
          <w:bCs/>
          <w:sz w:val="24"/>
          <w:szCs w:val="24"/>
          <w:lang w:eastAsia="ru-RU"/>
        </w:rPr>
        <w:t xml:space="preserve"> к нему материалы, проверив</w:t>
      </w:r>
      <w:r w:rsidR="005A6DE2" w:rsidRPr="007765F8">
        <w:rPr>
          <w:rFonts w:ascii="Times New Roman" w:hAnsi="Times New Roman"/>
          <w:sz w:val="24"/>
          <w:szCs w:val="24"/>
          <w:lang w:eastAsia="ru-RU"/>
        </w:rPr>
        <w:t xml:space="preserve"> полноту представленного комплекта документов (доказательственной базы), изучать прилагаемые к проекту решения материалы. Проверять правильность оформления проекта решения, аргументацию изложенных в нем выводов и соответствие его действующему законодательству. При наличии замечаний по представленному проекту решения возвратить его вместе со всеми материалами в соответствующий отдел и указать на необходимость устранения недостатков. При отсутствии замечаний по представленному пакету документов завизировать проект решения, согласовать с начальником отдела и передать в соответствующий отдел налоговой проверки;</w:t>
      </w:r>
    </w:p>
    <w:p w:rsidR="00526143" w:rsidRPr="007765F8" w:rsidRDefault="00321444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 xml:space="preserve">8.3. </w:t>
      </w:r>
      <w:r w:rsidR="00526143" w:rsidRPr="007765F8">
        <w:rPr>
          <w:rFonts w:ascii="Times New Roman" w:hAnsi="Times New Roman"/>
          <w:sz w:val="24"/>
          <w:szCs w:val="24"/>
          <w:lang w:eastAsia="ru-RU"/>
        </w:rPr>
        <w:t xml:space="preserve">Выступать представителем инспекции в суде и </w:t>
      </w:r>
      <w:r w:rsidR="004A1985" w:rsidRPr="007765F8">
        <w:rPr>
          <w:rFonts w:ascii="Times New Roman" w:hAnsi="Times New Roman"/>
          <w:sz w:val="24"/>
          <w:szCs w:val="24"/>
          <w:lang w:eastAsia="ru-RU"/>
        </w:rPr>
        <w:t>а</w:t>
      </w:r>
      <w:r w:rsidR="00526143" w:rsidRPr="007765F8">
        <w:rPr>
          <w:rFonts w:ascii="Times New Roman" w:hAnsi="Times New Roman"/>
          <w:sz w:val="24"/>
          <w:szCs w:val="24"/>
          <w:lang w:eastAsia="ru-RU"/>
        </w:rPr>
        <w:t>рбитражном суде, непосредственно участвовать в судебных заседаниях</w:t>
      </w:r>
      <w:r w:rsidR="004A1985" w:rsidRPr="007765F8">
        <w:rPr>
          <w:rFonts w:ascii="Times New Roman" w:hAnsi="Times New Roman"/>
          <w:sz w:val="24"/>
          <w:szCs w:val="24"/>
          <w:lang w:eastAsia="ru-RU"/>
        </w:rPr>
        <w:t>.</w:t>
      </w:r>
      <w:r w:rsidR="00526143" w:rsidRPr="007765F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526143" w:rsidRPr="007765F8" w:rsidRDefault="00526143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8.4. Подготавливать информацию по запросу УФНС России по Приморскому краю в указанные сроки.</w:t>
      </w:r>
    </w:p>
    <w:p w:rsidR="00526143" w:rsidRPr="007765F8" w:rsidRDefault="00526143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8.5. Оказывать правовую помощь специалистам отделов камеральных проверок и выездных проверок, специалистам отдела урегулирования задолженности</w:t>
      </w:r>
      <w:r w:rsidR="004A1985" w:rsidRPr="007765F8">
        <w:rPr>
          <w:rFonts w:ascii="Times New Roman" w:hAnsi="Times New Roman"/>
          <w:sz w:val="24"/>
          <w:szCs w:val="24"/>
          <w:lang w:eastAsia="ru-RU"/>
        </w:rPr>
        <w:t>.</w:t>
      </w:r>
    </w:p>
    <w:p w:rsidR="00526143" w:rsidRPr="007765F8" w:rsidRDefault="00526143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8.6. Составлять докладные записки о нецелесообразности обжалования решений суда в порядке апелляционного и кассационного производства, о целесообразности составления заявлений о пересмотре в порядке надзора</w:t>
      </w:r>
      <w:r w:rsidR="004A1985" w:rsidRPr="007765F8">
        <w:rPr>
          <w:rFonts w:ascii="Times New Roman" w:hAnsi="Times New Roman"/>
          <w:sz w:val="24"/>
          <w:szCs w:val="24"/>
          <w:lang w:eastAsia="ru-RU"/>
        </w:rPr>
        <w:t>.</w:t>
      </w:r>
    </w:p>
    <w:p w:rsidR="00526143" w:rsidRPr="007765F8" w:rsidRDefault="00526143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 xml:space="preserve">8.7. Вести аудиозаписи заседаний в кассационной инстанции </w:t>
      </w:r>
      <w:r w:rsidR="004A1985" w:rsidRPr="007765F8">
        <w:rPr>
          <w:rFonts w:ascii="Times New Roman" w:hAnsi="Times New Roman"/>
          <w:sz w:val="24"/>
          <w:szCs w:val="24"/>
          <w:lang w:eastAsia="ru-RU"/>
        </w:rPr>
        <w:t>а</w:t>
      </w:r>
      <w:r w:rsidRPr="007765F8">
        <w:rPr>
          <w:rFonts w:ascii="Times New Roman" w:hAnsi="Times New Roman"/>
          <w:sz w:val="24"/>
          <w:szCs w:val="24"/>
          <w:lang w:eastAsia="ru-RU"/>
        </w:rPr>
        <w:t>рбитражных судов</w:t>
      </w:r>
      <w:r w:rsidR="004A1985" w:rsidRPr="007765F8">
        <w:rPr>
          <w:rFonts w:ascii="Times New Roman" w:hAnsi="Times New Roman"/>
          <w:sz w:val="24"/>
          <w:szCs w:val="24"/>
          <w:lang w:eastAsia="ru-RU"/>
        </w:rPr>
        <w:t>.</w:t>
      </w:r>
    </w:p>
    <w:p w:rsidR="00526143" w:rsidRPr="007765F8" w:rsidRDefault="00526143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8.8. Составлять и направлять в Управление ФНС России по Приморскому краю отчеты о судебных заседаниях в течение 2 рабочих дней после окончания судебного заседания по судебным делам, заявленная сумма которых составляет более 5 млн. руб., а также по делам, где вышестоящий налоговый орган оказывает содействие</w:t>
      </w:r>
      <w:r w:rsidR="004A1985" w:rsidRPr="007765F8">
        <w:rPr>
          <w:rFonts w:ascii="Times New Roman" w:hAnsi="Times New Roman"/>
          <w:sz w:val="24"/>
          <w:szCs w:val="24"/>
          <w:lang w:eastAsia="ru-RU"/>
        </w:rPr>
        <w:t>.</w:t>
      </w:r>
      <w:r w:rsidRPr="007765F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526143" w:rsidRPr="007765F8" w:rsidRDefault="00526143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b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 xml:space="preserve">8.9. Направлять не позднее 3 рабочих дней в вышестоящий налоговый орган материалы судебных дел (копии заявлений, отзывов, апелляционных и кассационных жалоб, судебных актов и иных процессуальных документов) по оспариваемым суммам исковых требований </w:t>
      </w:r>
      <w:r w:rsidRPr="007765F8">
        <w:rPr>
          <w:rFonts w:ascii="Times New Roman" w:hAnsi="Times New Roman"/>
          <w:sz w:val="24"/>
          <w:szCs w:val="24"/>
          <w:lang w:eastAsia="ru-RU"/>
        </w:rPr>
        <w:lastRenderedPageBreak/>
        <w:t>свыше 5 млн. руб., представлять не позднее 3 рабочих дней в Управление ФНС России по Приморскому краю информацию по аудиозаписи</w:t>
      </w:r>
      <w:r w:rsidR="004A1985" w:rsidRPr="007765F8">
        <w:rPr>
          <w:rFonts w:ascii="Times New Roman" w:hAnsi="Times New Roman"/>
          <w:sz w:val="24"/>
          <w:szCs w:val="24"/>
          <w:lang w:eastAsia="ru-RU"/>
        </w:rPr>
        <w:t>.</w:t>
      </w:r>
    </w:p>
    <w:p w:rsidR="00526143" w:rsidRPr="007765F8" w:rsidRDefault="00526143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8.10. Принимать участие в проведении аудиторских (тематических) проверок внутреннего аудита территориальных органов ФНС России в Приморском крае</w:t>
      </w:r>
      <w:r w:rsidR="004A1985" w:rsidRPr="007765F8">
        <w:rPr>
          <w:rFonts w:ascii="Times New Roman" w:hAnsi="Times New Roman"/>
          <w:sz w:val="24"/>
          <w:szCs w:val="24"/>
          <w:lang w:eastAsia="ru-RU"/>
        </w:rPr>
        <w:t>.</w:t>
      </w:r>
    </w:p>
    <w:p w:rsidR="00526143" w:rsidRPr="007765F8" w:rsidRDefault="00526143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8.11. Выполнять иные поручения и распоряжения начальника правового отдела по организационным и правовым вопросам в рамках компетенции отдела</w:t>
      </w:r>
      <w:r w:rsidR="004A1985" w:rsidRPr="007765F8">
        <w:rPr>
          <w:rFonts w:ascii="Times New Roman" w:hAnsi="Times New Roman"/>
          <w:sz w:val="24"/>
          <w:szCs w:val="24"/>
          <w:lang w:eastAsia="ru-RU"/>
        </w:rPr>
        <w:t>.</w:t>
      </w:r>
      <w:r w:rsidRPr="007765F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526143" w:rsidRPr="007765F8" w:rsidRDefault="00526143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8.12. Отвечать за сохранение налоговой тайны, неразглашение ведомственной информации, предназначенной для служебного пользования</w:t>
      </w:r>
      <w:r w:rsidR="004A1985" w:rsidRPr="007765F8">
        <w:rPr>
          <w:rFonts w:ascii="Times New Roman" w:hAnsi="Times New Roman"/>
          <w:sz w:val="24"/>
          <w:szCs w:val="24"/>
          <w:lang w:eastAsia="ru-RU"/>
        </w:rPr>
        <w:t>.</w:t>
      </w:r>
      <w:r w:rsidRPr="007765F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526143" w:rsidRPr="007765F8" w:rsidRDefault="00526143" w:rsidP="00CC58A2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8.13. Визировать проекты актов по результатам камеральных и выездных налоговых проверок, визировать проекты решений, выносимых руководителями (заместителями руководителей) налоговых органов по результатам рассмотрения материалов налоговых проверок.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составлять докладную записку на имя руководителя налогового органа, содержащ</w:t>
      </w:r>
      <w:r w:rsidR="004A1985" w:rsidRPr="007765F8">
        <w:rPr>
          <w:rFonts w:ascii="Times New Roman" w:hAnsi="Times New Roman"/>
          <w:sz w:val="24"/>
          <w:szCs w:val="24"/>
          <w:lang w:eastAsia="ru-RU"/>
        </w:rPr>
        <w:t>ую</w:t>
      </w:r>
      <w:r w:rsidRPr="007765F8">
        <w:rPr>
          <w:rFonts w:ascii="Times New Roman" w:hAnsi="Times New Roman"/>
          <w:sz w:val="24"/>
          <w:szCs w:val="24"/>
          <w:lang w:eastAsia="ru-RU"/>
        </w:rPr>
        <w:t xml:space="preserve"> выводы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базы. При визировании проверять как законность и обоснованность, изложенных в проектах актов и решений выводов о допущенных налогоплательщиком (плательщиком сбора, налоговым агентом) нарушениях законодательства о налогах и сборах либо об их отсутствии, так и полноту, законность и обоснованность аргументации, обосновывающей выводы. Визировать проекты актов и решений с учетом судебной практики по соответствующим вопр</w:t>
      </w:r>
      <w:r w:rsidR="00327A55">
        <w:rPr>
          <w:rFonts w:ascii="Times New Roman" w:hAnsi="Times New Roman"/>
          <w:sz w:val="24"/>
          <w:szCs w:val="24"/>
          <w:lang w:eastAsia="ru-RU"/>
        </w:rPr>
        <w:t>осам и аналогичной аргументации.</w:t>
      </w:r>
    </w:p>
    <w:p w:rsidR="00526143" w:rsidRPr="007765F8" w:rsidRDefault="00526143" w:rsidP="00CC58A2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8.1</w:t>
      </w:r>
      <w:r w:rsidR="00327A55">
        <w:rPr>
          <w:rFonts w:ascii="Times New Roman" w:hAnsi="Times New Roman"/>
          <w:sz w:val="24"/>
          <w:szCs w:val="24"/>
          <w:lang w:eastAsia="ru-RU"/>
        </w:rPr>
        <w:t>4</w:t>
      </w:r>
      <w:r w:rsidRPr="007765F8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875675">
        <w:rPr>
          <w:rFonts w:ascii="Times New Roman" w:hAnsi="Times New Roman"/>
          <w:sz w:val="24"/>
          <w:szCs w:val="24"/>
          <w:lang w:eastAsia="ru-RU"/>
        </w:rPr>
        <w:t>О</w:t>
      </w:r>
      <w:r w:rsidRPr="007765F8">
        <w:rPr>
          <w:rFonts w:ascii="Times New Roman" w:hAnsi="Times New Roman"/>
          <w:bCs/>
          <w:sz w:val="24"/>
          <w:szCs w:val="24"/>
          <w:lang w:eastAsia="ru-RU"/>
        </w:rPr>
        <w:t>существлять к</w:t>
      </w:r>
      <w:r w:rsidRPr="007765F8">
        <w:rPr>
          <w:rFonts w:ascii="Times New Roman" w:hAnsi="Times New Roman"/>
          <w:sz w:val="24"/>
          <w:szCs w:val="24"/>
          <w:lang w:eastAsia="ru-RU"/>
        </w:rPr>
        <w:t>онтроль за соблюдением законодательства о налогах и сборах, правильностью их исчисления, полнотой и своевременностью внесения в соответствующий бюджет государственных налогов и других платежей, установленных законодательством Российской Федерации;</w:t>
      </w:r>
    </w:p>
    <w:p w:rsidR="00526143" w:rsidRPr="007765F8" w:rsidRDefault="00526143" w:rsidP="00CC58A2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8.1</w:t>
      </w:r>
      <w:r w:rsidR="00327A55">
        <w:rPr>
          <w:rFonts w:ascii="Times New Roman" w:hAnsi="Times New Roman"/>
          <w:sz w:val="24"/>
          <w:szCs w:val="24"/>
          <w:lang w:eastAsia="ru-RU"/>
        </w:rPr>
        <w:t>5</w:t>
      </w:r>
      <w:r w:rsidRPr="007765F8">
        <w:rPr>
          <w:rFonts w:ascii="Times New Roman" w:hAnsi="Times New Roman"/>
          <w:sz w:val="24"/>
          <w:szCs w:val="24"/>
          <w:lang w:eastAsia="ru-RU"/>
        </w:rPr>
        <w:t>. Ежемесячно 3 числа формир</w:t>
      </w:r>
      <w:r w:rsidR="00CD6966">
        <w:rPr>
          <w:rFonts w:ascii="Times New Roman" w:hAnsi="Times New Roman"/>
          <w:sz w:val="24"/>
          <w:szCs w:val="24"/>
          <w:lang w:eastAsia="ru-RU"/>
        </w:rPr>
        <w:t>овать</w:t>
      </w:r>
      <w:r w:rsidRPr="007765F8">
        <w:rPr>
          <w:rFonts w:ascii="Times New Roman" w:hAnsi="Times New Roman"/>
          <w:sz w:val="24"/>
          <w:szCs w:val="24"/>
          <w:lang w:eastAsia="ru-RU"/>
        </w:rPr>
        <w:t xml:space="preserve"> и представля</w:t>
      </w:r>
      <w:r w:rsidR="00CD6966">
        <w:rPr>
          <w:rFonts w:ascii="Times New Roman" w:hAnsi="Times New Roman"/>
          <w:sz w:val="24"/>
          <w:szCs w:val="24"/>
          <w:lang w:eastAsia="ru-RU"/>
        </w:rPr>
        <w:t>ть</w:t>
      </w:r>
      <w:r w:rsidRPr="007765F8">
        <w:rPr>
          <w:rFonts w:ascii="Times New Roman" w:hAnsi="Times New Roman"/>
          <w:sz w:val="24"/>
          <w:szCs w:val="24"/>
          <w:lang w:eastAsia="ru-RU"/>
        </w:rPr>
        <w:t xml:space="preserve"> информацию о судебной практике по программе ПИК «Суды».</w:t>
      </w:r>
    </w:p>
    <w:p w:rsidR="00526143" w:rsidRPr="00C34E7D" w:rsidRDefault="00526143" w:rsidP="00CC58A2">
      <w:pPr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8.</w:t>
      </w:r>
      <w:r w:rsidR="00986FCA" w:rsidRPr="007765F8">
        <w:rPr>
          <w:rFonts w:ascii="Times New Roman" w:hAnsi="Times New Roman"/>
          <w:sz w:val="24"/>
          <w:szCs w:val="24"/>
          <w:lang w:eastAsia="ru-RU"/>
        </w:rPr>
        <w:t>1</w:t>
      </w:r>
      <w:r w:rsidR="00327A55">
        <w:rPr>
          <w:rFonts w:ascii="Times New Roman" w:hAnsi="Times New Roman"/>
          <w:sz w:val="24"/>
          <w:szCs w:val="24"/>
          <w:lang w:eastAsia="ru-RU"/>
        </w:rPr>
        <w:t>6</w:t>
      </w:r>
      <w:r w:rsidRPr="007765F8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CD6966">
        <w:rPr>
          <w:rFonts w:ascii="Times New Roman" w:hAnsi="Times New Roman"/>
          <w:sz w:val="24"/>
          <w:szCs w:val="24"/>
          <w:lang w:eastAsia="ru-RU"/>
        </w:rPr>
        <w:t>С</w:t>
      </w:r>
      <w:r w:rsidRPr="00C34E7D">
        <w:rPr>
          <w:rFonts w:ascii="Times New Roman" w:hAnsi="Times New Roman"/>
          <w:sz w:val="24"/>
          <w:szCs w:val="24"/>
          <w:lang w:eastAsia="ru-RU"/>
        </w:rPr>
        <w:t>облюдать следующие сроки и порядок исполнения:</w:t>
      </w:r>
    </w:p>
    <w:p w:rsidR="00526143" w:rsidRPr="007765F8" w:rsidRDefault="00986FCA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8.17.</w:t>
      </w:r>
      <w:r w:rsidR="00526143" w:rsidRPr="007765F8">
        <w:rPr>
          <w:rFonts w:ascii="Times New Roman" w:hAnsi="Times New Roman"/>
          <w:sz w:val="24"/>
          <w:szCs w:val="24"/>
          <w:lang w:eastAsia="ru-RU"/>
        </w:rPr>
        <w:t xml:space="preserve">1. По материалам, переданными другими отделами инспекции, оформлять заявления в суд в течение 10 </w:t>
      </w:r>
      <w:r w:rsidR="00C600CC" w:rsidRPr="007765F8">
        <w:rPr>
          <w:rFonts w:ascii="Times New Roman" w:hAnsi="Times New Roman"/>
          <w:sz w:val="24"/>
          <w:szCs w:val="24"/>
          <w:lang w:eastAsia="ru-RU"/>
        </w:rPr>
        <w:t xml:space="preserve">(десяти) </w:t>
      </w:r>
      <w:r w:rsidR="00526143" w:rsidRPr="007765F8">
        <w:rPr>
          <w:rFonts w:ascii="Times New Roman" w:hAnsi="Times New Roman"/>
          <w:sz w:val="24"/>
          <w:szCs w:val="24"/>
          <w:lang w:eastAsia="ru-RU"/>
        </w:rPr>
        <w:t xml:space="preserve">дней со дня их поступления в </w:t>
      </w:r>
      <w:r w:rsidR="00526143" w:rsidRPr="007765F8">
        <w:rPr>
          <w:rFonts w:ascii="Times New Roman" w:hAnsi="Times New Roman"/>
          <w:bCs/>
          <w:sz w:val="24"/>
          <w:szCs w:val="24"/>
          <w:lang w:eastAsia="ru-RU"/>
        </w:rPr>
        <w:t>правовой</w:t>
      </w:r>
      <w:r w:rsidR="00526143" w:rsidRPr="007765F8">
        <w:rPr>
          <w:rFonts w:ascii="Times New Roman" w:hAnsi="Times New Roman"/>
          <w:sz w:val="24"/>
          <w:szCs w:val="24"/>
          <w:lang w:eastAsia="ru-RU"/>
        </w:rPr>
        <w:t xml:space="preserve"> отдел</w:t>
      </w:r>
      <w:r w:rsidR="000901D2" w:rsidRPr="007765F8">
        <w:rPr>
          <w:rFonts w:ascii="Times New Roman" w:hAnsi="Times New Roman"/>
          <w:sz w:val="24"/>
          <w:szCs w:val="24"/>
          <w:lang w:eastAsia="ru-RU"/>
        </w:rPr>
        <w:t>.</w:t>
      </w:r>
    </w:p>
    <w:p w:rsidR="00526143" w:rsidRPr="007765F8" w:rsidRDefault="00526143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8.</w:t>
      </w:r>
      <w:r w:rsidR="00986FCA" w:rsidRPr="007765F8">
        <w:rPr>
          <w:rFonts w:ascii="Times New Roman" w:hAnsi="Times New Roman"/>
          <w:sz w:val="24"/>
          <w:szCs w:val="24"/>
          <w:lang w:eastAsia="ru-RU"/>
        </w:rPr>
        <w:t>17</w:t>
      </w:r>
      <w:r w:rsidRPr="007765F8">
        <w:rPr>
          <w:rFonts w:ascii="Times New Roman" w:hAnsi="Times New Roman"/>
          <w:sz w:val="24"/>
          <w:szCs w:val="24"/>
          <w:lang w:eastAsia="ru-RU"/>
        </w:rPr>
        <w:t>.2. Согласовать проект</w:t>
      </w:r>
      <w:r w:rsidR="004A1985" w:rsidRPr="007765F8">
        <w:rPr>
          <w:rFonts w:ascii="Times New Roman" w:hAnsi="Times New Roman"/>
          <w:sz w:val="24"/>
          <w:szCs w:val="24"/>
          <w:lang w:eastAsia="ru-RU"/>
        </w:rPr>
        <w:t>ы</w:t>
      </w:r>
      <w:r w:rsidRPr="007765F8">
        <w:rPr>
          <w:rFonts w:ascii="Times New Roman" w:hAnsi="Times New Roman"/>
          <w:sz w:val="24"/>
          <w:szCs w:val="24"/>
          <w:lang w:eastAsia="ru-RU"/>
        </w:rPr>
        <w:t xml:space="preserve"> решени</w:t>
      </w:r>
      <w:r w:rsidR="004A1985" w:rsidRPr="007765F8">
        <w:rPr>
          <w:rFonts w:ascii="Times New Roman" w:hAnsi="Times New Roman"/>
          <w:sz w:val="24"/>
          <w:szCs w:val="24"/>
          <w:lang w:eastAsia="ru-RU"/>
        </w:rPr>
        <w:t>й</w:t>
      </w:r>
      <w:r w:rsidRPr="007765F8">
        <w:rPr>
          <w:rFonts w:ascii="Times New Roman" w:hAnsi="Times New Roman"/>
          <w:sz w:val="24"/>
          <w:szCs w:val="24"/>
          <w:lang w:eastAsia="ru-RU"/>
        </w:rPr>
        <w:t xml:space="preserve"> по материалам камеральных, выездных проверок физических лиц и юридических лиц в течени</w:t>
      </w:r>
      <w:r w:rsidR="00AA2B89" w:rsidRPr="007765F8">
        <w:rPr>
          <w:rFonts w:ascii="Times New Roman" w:hAnsi="Times New Roman"/>
          <w:sz w:val="24"/>
          <w:szCs w:val="24"/>
          <w:lang w:eastAsia="ru-RU"/>
        </w:rPr>
        <w:t>е</w:t>
      </w:r>
      <w:r w:rsidRPr="007765F8">
        <w:rPr>
          <w:rFonts w:ascii="Times New Roman" w:hAnsi="Times New Roman"/>
          <w:sz w:val="24"/>
          <w:szCs w:val="24"/>
          <w:lang w:eastAsia="ru-RU"/>
        </w:rPr>
        <w:t xml:space="preserve"> 3 </w:t>
      </w:r>
      <w:r w:rsidR="00AA2B89" w:rsidRPr="007765F8">
        <w:rPr>
          <w:rFonts w:ascii="Times New Roman" w:hAnsi="Times New Roman"/>
          <w:sz w:val="24"/>
          <w:szCs w:val="24"/>
          <w:lang w:eastAsia="ru-RU"/>
        </w:rPr>
        <w:t xml:space="preserve">(трех) </w:t>
      </w:r>
      <w:r w:rsidRPr="007765F8">
        <w:rPr>
          <w:rFonts w:ascii="Times New Roman" w:hAnsi="Times New Roman"/>
          <w:sz w:val="24"/>
          <w:szCs w:val="24"/>
          <w:lang w:eastAsia="ru-RU"/>
        </w:rPr>
        <w:t xml:space="preserve">дней со дня поступления материалов в </w:t>
      </w:r>
      <w:r w:rsidRPr="007765F8">
        <w:rPr>
          <w:rFonts w:ascii="Times New Roman" w:hAnsi="Times New Roman"/>
          <w:bCs/>
          <w:sz w:val="24"/>
          <w:szCs w:val="24"/>
          <w:lang w:eastAsia="ru-RU"/>
        </w:rPr>
        <w:t>правовой</w:t>
      </w:r>
      <w:r w:rsidRPr="007765F8">
        <w:rPr>
          <w:rFonts w:ascii="Times New Roman" w:hAnsi="Times New Roman"/>
          <w:sz w:val="24"/>
          <w:szCs w:val="24"/>
          <w:lang w:eastAsia="ru-RU"/>
        </w:rPr>
        <w:t xml:space="preserve"> отдел</w:t>
      </w:r>
      <w:r w:rsidR="000901D2" w:rsidRPr="007765F8">
        <w:rPr>
          <w:rFonts w:ascii="Times New Roman" w:hAnsi="Times New Roman"/>
          <w:sz w:val="24"/>
          <w:szCs w:val="24"/>
          <w:lang w:eastAsia="ru-RU"/>
        </w:rPr>
        <w:t>.</w:t>
      </w:r>
      <w:r w:rsidRPr="007765F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526143" w:rsidRPr="007765F8" w:rsidRDefault="00526143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8.</w:t>
      </w:r>
      <w:r w:rsidR="00986FCA" w:rsidRPr="007765F8">
        <w:rPr>
          <w:rFonts w:ascii="Times New Roman" w:hAnsi="Times New Roman"/>
          <w:sz w:val="24"/>
          <w:szCs w:val="24"/>
          <w:lang w:eastAsia="ru-RU"/>
        </w:rPr>
        <w:t>17</w:t>
      </w:r>
      <w:r w:rsidRPr="007765F8">
        <w:rPr>
          <w:rFonts w:ascii="Times New Roman" w:hAnsi="Times New Roman"/>
          <w:sz w:val="24"/>
          <w:szCs w:val="24"/>
          <w:lang w:eastAsia="ru-RU"/>
        </w:rPr>
        <w:t>.3. Производить записи в журналы учета споров по искам</w:t>
      </w:r>
      <w:r w:rsidR="00AA2B89" w:rsidRPr="007765F8">
        <w:rPr>
          <w:rFonts w:ascii="Times New Roman" w:hAnsi="Times New Roman"/>
          <w:sz w:val="24"/>
          <w:szCs w:val="24"/>
          <w:lang w:eastAsia="ru-RU"/>
        </w:rPr>
        <w:t xml:space="preserve"> в ИР</w:t>
      </w:r>
      <w:r w:rsidRPr="007765F8">
        <w:rPr>
          <w:rFonts w:ascii="Times New Roman" w:hAnsi="Times New Roman"/>
          <w:sz w:val="24"/>
          <w:szCs w:val="24"/>
          <w:lang w:eastAsia="ru-RU"/>
        </w:rPr>
        <w:t xml:space="preserve"> и в тетрадь судебных заседаний в день  направления и получения документов (исков, определений, решений и др.)</w:t>
      </w:r>
      <w:r w:rsidR="000901D2" w:rsidRPr="007765F8">
        <w:rPr>
          <w:rFonts w:ascii="Times New Roman" w:hAnsi="Times New Roman"/>
          <w:sz w:val="24"/>
          <w:szCs w:val="24"/>
          <w:lang w:eastAsia="ru-RU"/>
        </w:rPr>
        <w:t>.</w:t>
      </w:r>
    </w:p>
    <w:p w:rsidR="00526143" w:rsidRPr="007765F8" w:rsidRDefault="00526143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8.</w:t>
      </w:r>
      <w:r w:rsidR="00986FCA" w:rsidRPr="007765F8">
        <w:rPr>
          <w:rFonts w:ascii="Times New Roman" w:hAnsi="Times New Roman"/>
          <w:sz w:val="24"/>
          <w:szCs w:val="24"/>
          <w:lang w:eastAsia="ru-RU"/>
        </w:rPr>
        <w:t>17</w:t>
      </w:r>
      <w:r w:rsidRPr="007765F8">
        <w:rPr>
          <w:rFonts w:ascii="Times New Roman" w:hAnsi="Times New Roman"/>
          <w:sz w:val="24"/>
          <w:szCs w:val="24"/>
          <w:lang w:eastAsia="ru-RU"/>
        </w:rPr>
        <w:t xml:space="preserve">.4. Материалы законченных судебных дел, другие исполненные документы подшивать в этот же рабочий день в надлежащем порядке (по хронологии или значимости в аккуратном виде) в папки согласно номенклатуре дел </w:t>
      </w:r>
      <w:r w:rsidRPr="007765F8">
        <w:rPr>
          <w:rFonts w:ascii="Times New Roman" w:hAnsi="Times New Roman"/>
          <w:bCs/>
          <w:sz w:val="24"/>
          <w:szCs w:val="24"/>
          <w:lang w:eastAsia="ru-RU"/>
        </w:rPr>
        <w:t xml:space="preserve">правового </w:t>
      </w:r>
      <w:r w:rsidRPr="007765F8">
        <w:rPr>
          <w:rFonts w:ascii="Times New Roman" w:hAnsi="Times New Roman"/>
          <w:sz w:val="24"/>
          <w:szCs w:val="24"/>
          <w:lang w:eastAsia="ru-RU"/>
        </w:rPr>
        <w:t>отдела</w:t>
      </w:r>
      <w:r w:rsidR="000901D2" w:rsidRPr="007765F8">
        <w:rPr>
          <w:rFonts w:ascii="Times New Roman" w:hAnsi="Times New Roman"/>
          <w:sz w:val="24"/>
          <w:szCs w:val="24"/>
          <w:lang w:eastAsia="ru-RU"/>
        </w:rPr>
        <w:t>.</w:t>
      </w:r>
    </w:p>
    <w:p w:rsidR="00526143" w:rsidRPr="007765F8" w:rsidRDefault="00526143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8.</w:t>
      </w:r>
      <w:r w:rsidR="00986FCA" w:rsidRPr="007765F8">
        <w:rPr>
          <w:rFonts w:ascii="Times New Roman" w:hAnsi="Times New Roman"/>
          <w:sz w:val="24"/>
          <w:szCs w:val="24"/>
          <w:lang w:eastAsia="ru-RU"/>
        </w:rPr>
        <w:t>17</w:t>
      </w:r>
      <w:r w:rsidRPr="007765F8">
        <w:rPr>
          <w:rFonts w:ascii="Times New Roman" w:hAnsi="Times New Roman"/>
          <w:sz w:val="24"/>
          <w:szCs w:val="24"/>
          <w:lang w:eastAsia="ru-RU"/>
        </w:rPr>
        <w:t xml:space="preserve">.5. В течение дня составить сопроводительное письмо для направления дела об административном правонарушении (протокол об административном правонарушении и материалы приложены) мировым судьям, суд общей юрисдикции, </w:t>
      </w:r>
      <w:r w:rsidR="000901D2" w:rsidRPr="007765F8">
        <w:rPr>
          <w:rFonts w:ascii="Times New Roman" w:hAnsi="Times New Roman"/>
          <w:sz w:val="24"/>
          <w:szCs w:val="24"/>
          <w:lang w:eastAsia="ru-RU"/>
        </w:rPr>
        <w:t>а</w:t>
      </w:r>
      <w:r w:rsidRPr="007765F8">
        <w:rPr>
          <w:rFonts w:ascii="Times New Roman" w:hAnsi="Times New Roman"/>
          <w:sz w:val="24"/>
          <w:szCs w:val="24"/>
          <w:lang w:eastAsia="ru-RU"/>
        </w:rPr>
        <w:t>рбитражный суд. Подписанное начальником инспекции сопроводительное письмо и приложенные материалы об административном правонарушении передать в этот же день в отдел общего и хозяйственного обеспечения для направления</w:t>
      </w:r>
      <w:r w:rsidR="000901D2" w:rsidRPr="007765F8">
        <w:rPr>
          <w:rFonts w:ascii="Times New Roman" w:hAnsi="Times New Roman"/>
          <w:sz w:val="24"/>
          <w:szCs w:val="24"/>
          <w:lang w:eastAsia="ru-RU"/>
        </w:rPr>
        <w:t>.</w:t>
      </w:r>
    </w:p>
    <w:p w:rsidR="00526143" w:rsidRPr="007765F8" w:rsidRDefault="00986FCA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8.17</w:t>
      </w:r>
      <w:r w:rsidR="00526143" w:rsidRPr="007765F8">
        <w:rPr>
          <w:rFonts w:ascii="Times New Roman" w:hAnsi="Times New Roman"/>
          <w:sz w:val="24"/>
          <w:szCs w:val="24"/>
          <w:lang w:eastAsia="ru-RU"/>
        </w:rPr>
        <w:t>.6. Незамедлительно регистрировать исковые заявления с приложениями (отзыв на иск) в системе ЭОД, а также отражать результаты рассмотрения дела в системе ЭОД</w:t>
      </w:r>
      <w:r w:rsidR="000901D2" w:rsidRPr="007765F8">
        <w:rPr>
          <w:rFonts w:ascii="Times New Roman" w:hAnsi="Times New Roman"/>
          <w:sz w:val="24"/>
          <w:szCs w:val="24"/>
          <w:lang w:eastAsia="ru-RU"/>
        </w:rPr>
        <w:t>.</w:t>
      </w:r>
    </w:p>
    <w:p w:rsidR="00526143" w:rsidRPr="007765F8" w:rsidRDefault="00526143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8.</w:t>
      </w:r>
      <w:r w:rsidR="00986FCA" w:rsidRPr="007765F8">
        <w:rPr>
          <w:rFonts w:ascii="Times New Roman" w:hAnsi="Times New Roman"/>
          <w:sz w:val="24"/>
          <w:szCs w:val="24"/>
          <w:lang w:eastAsia="ru-RU"/>
        </w:rPr>
        <w:t>17</w:t>
      </w:r>
      <w:r w:rsidRPr="007765F8">
        <w:rPr>
          <w:rFonts w:ascii="Times New Roman" w:hAnsi="Times New Roman"/>
          <w:sz w:val="24"/>
          <w:szCs w:val="24"/>
          <w:lang w:eastAsia="ru-RU"/>
        </w:rPr>
        <w:t>.7. Необходимые для работы служебные документы, хранящиеся в архиве и других отделах инспекции, получать под роспись и возвращать немедленно по окончании работы с ними</w:t>
      </w:r>
      <w:r w:rsidR="000901D2" w:rsidRPr="007765F8">
        <w:rPr>
          <w:rFonts w:ascii="Times New Roman" w:hAnsi="Times New Roman"/>
          <w:sz w:val="24"/>
          <w:szCs w:val="24"/>
          <w:lang w:eastAsia="ru-RU"/>
        </w:rPr>
        <w:t>.</w:t>
      </w:r>
    </w:p>
    <w:p w:rsidR="00526143" w:rsidRPr="007765F8" w:rsidRDefault="00526143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8.</w:t>
      </w:r>
      <w:r w:rsidR="00986FCA" w:rsidRPr="007765F8">
        <w:rPr>
          <w:rFonts w:ascii="Times New Roman" w:hAnsi="Times New Roman"/>
          <w:sz w:val="24"/>
          <w:szCs w:val="24"/>
          <w:lang w:eastAsia="ru-RU"/>
        </w:rPr>
        <w:t>17</w:t>
      </w:r>
      <w:r w:rsidRPr="007765F8">
        <w:rPr>
          <w:rFonts w:ascii="Times New Roman" w:hAnsi="Times New Roman"/>
          <w:sz w:val="24"/>
          <w:szCs w:val="24"/>
          <w:lang w:eastAsia="ru-RU"/>
        </w:rPr>
        <w:t xml:space="preserve">.8. Обладать необходимыми и требуемыми знаниями и навыками для работы в офисных программных приложениях </w:t>
      </w:r>
      <w:r w:rsidRPr="007765F8">
        <w:rPr>
          <w:rFonts w:ascii="Times New Roman" w:hAnsi="Times New Roman"/>
          <w:sz w:val="24"/>
          <w:szCs w:val="24"/>
          <w:lang w:val="en-US" w:eastAsia="ru-RU"/>
        </w:rPr>
        <w:t>Word</w:t>
      </w:r>
      <w:r w:rsidRPr="007765F8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7765F8">
        <w:rPr>
          <w:rFonts w:ascii="Times New Roman" w:hAnsi="Times New Roman"/>
          <w:sz w:val="24"/>
          <w:szCs w:val="24"/>
          <w:lang w:val="en-US" w:eastAsia="ru-RU"/>
        </w:rPr>
        <w:t>Ex</w:t>
      </w:r>
      <w:r w:rsidRPr="007765F8">
        <w:rPr>
          <w:rFonts w:ascii="Times New Roman" w:hAnsi="Times New Roman"/>
          <w:sz w:val="24"/>
          <w:szCs w:val="24"/>
          <w:lang w:eastAsia="ru-RU"/>
        </w:rPr>
        <w:t>с</w:t>
      </w:r>
      <w:r w:rsidRPr="007765F8">
        <w:rPr>
          <w:rFonts w:ascii="Times New Roman" w:hAnsi="Times New Roman"/>
          <w:sz w:val="24"/>
          <w:szCs w:val="24"/>
          <w:lang w:val="en-US" w:eastAsia="ru-RU"/>
        </w:rPr>
        <w:t>el</w:t>
      </w:r>
      <w:r w:rsidRPr="007765F8">
        <w:rPr>
          <w:rFonts w:ascii="Times New Roman" w:hAnsi="Times New Roman"/>
          <w:sz w:val="24"/>
          <w:szCs w:val="24"/>
          <w:lang w:eastAsia="ru-RU"/>
        </w:rPr>
        <w:t>, «Консультант плюс» и других необходимых для работы программах</w:t>
      </w:r>
      <w:r w:rsidR="000901D2" w:rsidRPr="007765F8">
        <w:rPr>
          <w:rFonts w:ascii="Times New Roman" w:hAnsi="Times New Roman"/>
          <w:sz w:val="24"/>
          <w:szCs w:val="24"/>
          <w:lang w:eastAsia="ru-RU"/>
        </w:rPr>
        <w:t>.</w:t>
      </w:r>
    </w:p>
    <w:p w:rsidR="00526143" w:rsidRPr="007765F8" w:rsidRDefault="00526143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lastRenderedPageBreak/>
        <w:t>8.</w:t>
      </w:r>
      <w:r w:rsidR="00986FCA" w:rsidRPr="007765F8">
        <w:rPr>
          <w:rFonts w:ascii="Times New Roman" w:hAnsi="Times New Roman"/>
          <w:sz w:val="24"/>
          <w:szCs w:val="24"/>
          <w:lang w:eastAsia="ru-RU"/>
        </w:rPr>
        <w:t>17</w:t>
      </w:r>
      <w:r w:rsidRPr="007765F8">
        <w:rPr>
          <w:rFonts w:ascii="Times New Roman" w:hAnsi="Times New Roman"/>
          <w:sz w:val="24"/>
          <w:szCs w:val="24"/>
          <w:lang w:eastAsia="ru-RU"/>
        </w:rPr>
        <w:t>.9. О проделанной работе докладыва</w:t>
      </w:r>
      <w:r w:rsidR="00CD6966">
        <w:rPr>
          <w:rFonts w:ascii="Times New Roman" w:hAnsi="Times New Roman"/>
          <w:sz w:val="24"/>
          <w:szCs w:val="24"/>
          <w:lang w:eastAsia="ru-RU"/>
        </w:rPr>
        <w:t>ть</w:t>
      </w:r>
      <w:r w:rsidRPr="007765F8">
        <w:rPr>
          <w:rFonts w:ascii="Times New Roman" w:hAnsi="Times New Roman"/>
          <w:sz w:val="24"/>
          <w:szCs w:val="24"/>
          <w:lang w:eastAsia="ru-RU"/>
        </w:rPr>
        <w:t xml:space="preserve"> начальнику отдела до истечения установленных сроков</w:t>
      </w:r>
      <w:r w:rsidR="000901D2" w:rsidRPr="007765F8">
        <w:rPr>
          <w:rFonts w:ascii="Times New Roman" w:hAnsi="Times New Roman"/>
          <w:sz w:val="24"/>
          <w:szCs w:val="24"/>
          <w:lang w:eastAsia="ru-RU"/>
        </w:rPr>
        <w:t>.</w:t>
      </w:r>
    </w:p>
    <w:p w:rsidR="00526143" w:rsidRPr="007765F8" w:rsidRDefault="00526143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8.</w:t>
      </w:r>
      <w:r w:rsidR="00986FCA" w:rsidRPr="007765F8">
        <w:rPr>
          <w:rFonts w:ascii="Times New Roman" w:hAnsi="Times New Roman"/>
          <w:sz w:val="24"/>
          <w:szCs w:val="24"/>
          <w:lang w:eastAsia="ru-RU"/>
        </w:rPr>
        <w:t>17</w:t>
      </w:r>
      <w:r w:rsidRPr="007765F8">
        <w:rPr>
          <w:rFonts w:ascii="Times New Roman" w:hAnsi="Times New Roman"/>
          <w:sz w:val="24"/>
          <w:szCs w:val="24"/>
          <w:lang w:eastAsia="ru-RU"/>
        </w:rPr>
        <w:t>.10. Согласовыва</w:t>
      </w:r>
      <w:r w:rsidR="00CD6966">
        <w:rPr>
          <w:rFonts w:ascii="Times New Roman" w:hAnsi="Times New Roman"/>
          <w:sz w:val="24"/>
          <w:szCs w:val="24"/>
          <w:lang w:eastAsia="ru-RU"/>
        </w:rPr>
        <w:t>ть</w:t>
      </w:r>
      <w:r w:rsidRPr="007765F8">
        <w:rPr>
          <w:rFonts w:ascii="Times New Roman" w:hAnsi="Times New Roman"/>
          <w:sz w:val="24"/>
          <w:szCs w:val="24"/>
          <w:lang w:eastAsia="ru-RU"/>
        </w:rPr>
        <w:t xml:space="preserve"> свои действия и подготавливаемые документы с начальником отдела. По требованию начальника отдела вносит</w:t>
      </w:r>
      <w:r w:rsidR="00CD6966">
        <w:rPr>
          <w:rFonts w:ascii="Times New Roman" w:hAnsi="Times New Roman"/>
          <w:sz w:val="24"/>
          <w:szCs w:val="24"/>
          <w:lang w:eastAsia="ru-RU"/>
        </w:rPr>
        <w:t>ь</w:t>
      </w:r>
      <w:r w:rsidRPr="007765F8">
        <w:rPr>
          <w:rFonts w:ascii="Times New Roman" w:hAnsi="Times New Roman"/>
          <w:sz w:val="24"/>
          <w:szCs w:val="24"/>
          <w:lang w:eastAsia="ru-RU"/>
        </w:rPr>
        <w:t xml:space="preserve"> исправления и изменения в подготавливаемые документы</w:t>
      </w:r>
      <w:r w:rsidR="000901D2" w:rsidRPr="007765F8">
        <w:rPr>
          <w:rFonts w:ascii="Times New Roman" w:hAnsi="Times New Roman"/>
          <w:sz w:val="24"/>
          <w:szCs w:val="24"/>
          <w:lang w:eastAsia="ru-RU"/>
        </w:rPr>
        <w:t>.</w:t>
      </w:r>
    </w:p>
    <w:p w:rsidR="00526143" w:rsidRPr="007765F8" w:rsidRDefault="00526143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8.</w:t>
      </w:r>
      <w:r w:rsidR="00986FCA" w:rsidRPr="007765F8">
        <w:rPr>
          <w:rFonts w:ascii="Times New Roman" w:hAnsi="Times New Roman"/>
          <w:sz w:val="24"/>
          <w:szCs w:val="24"/>
          <w:lang w:eastAsia="ru-RU"/>
        </w:rPr>
        <w:t>17</w:t>
      </w:r>
      <w:r w:rsidRPr="007765F8">
        <w:rPr>
          <w:rFonts w:ascii="Times New Roman" w:hAnsi="Times New Roman"/>
          <w:sz w:val="24"/>
          <w:szCs w:val="24"/>
          <w:lang w:eastAsia="ru-RU"/>
        </w:rPr>
        <w:t xml:space="preserve">.11. При уходе в отпуск или в других случаях отсутствия на рабочем месте более 1 </w:t>
      </w:r>
      <w:r w:rsidR="00AA2B89" w:rsidRPr="007765F8">
        <w:rPr>
          <w:rFonts w:ascii="Times New Roman" w:hAnsi="Times New Roman"/>
          <w:sz w:val="24"/>
          <w:szCs w:val="24"/>
          <w:lang w:eastAsia="ru-RU"/>
        </w:rPr>
        <w:t xml:space="preserve">(одного) </w:t>
      </w:r>
      <w:r w:rsidRPr="007765F8">
        <w:rPr>
          <w:rFonts w:ascii="Times New Roman" w:hAnsi="Times New Roman"/>
          <w:sz w:val="24"/>
          <w:szCs w:val="24"/>
          <w:lang w:eastAsia="ru-RU"/>
        </w:rPr>
        <w:t>дня переда</w:t>
      </w:r>
      <w:r w:rsidR="00CD6966">
        <w:rPr>
          <w:rFonts w:ascii="Times New Roman" w:hAnsi="Times New Roman"/>
          <w:sz w:val="24"/>
          <w:szCs w:val="24"/>
          <w:lang w:eastAsia="ru-RU"/>
        </w:rPr>
        <w:t>ть</w:t>
      </w:r>
      <w:r w:rsidRPr="007765F8">
        <w:rPr>
          <w:rFonts w:ascii="Times New Roman" w:hAnsi="Times New Roman"/>
          <w:sz w:val="24"/>
          <w:szCs w:val="24"/>
          <w:lang w:eastAsia="ru-RU"/>
        </w:rPr>
        <w:t xml:space="preserve"> на контроль начальнику отдела все дела и материалы, находящиеся в работе</w:t>
      </w:r>
      <w:r w:rsidR="000901D2" w:rsidRPr="007765F8">
        <w:rPr>
          <w:rFonts w:ascii="Times New Roman" w:hAnsi="Times New Roman"/>
          <w:sz w:val="24"/>
          <w:szCs w:val="24"/>
          <w:lang w:eastAsia="ru-RU"/>
        </w:rPr>
        <w:t>.</w:t>
      </w:r>
    </w:p>
    <w:p w:rsidR="00526143" w:rsidRPr="007765F8" w:rsidRDefault="00526143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8.</w:t>
      </w:r>
      <w:r w:rsidR="00986FCA" w:rsidRPr="007765F8">
        <w:rPr>
          <w:rFonts w:ascii="Times New Roman" w:hAnsi="Times New Roman"/>
          <w:sz w:val="24"/>
          <w:szCs w:val="24"/>
          <w:lang w:eastAsia="ru-RU"/>
        </w:rPr>
        <w:t>17</w:t>
      </w:r>
      <w:r w:rsidRPr="007765F8">
        <w:rPr>
          <w:rFonts w:ascii="Times New Roman" w:hAnsi="Times New Roman"/>
          <w:sz w:val="24"/>
          <w:szCs w:val="24"/>
          <w:lang w:eastAsia="ru-RU"/>
        </w:rPr>
        <w:t>.12. В соответствии со ст.102 НК РФ строго соблюда</w:t>
      </w:r>
      <w:r w:rsidR="00CD6966">
        <w:rPr>
          <w:rFonts w:ascii="Times New Roman" w:hAnsi="Times New Roman"/>
          <w:sz w:val="24"/>
          <w:szCs w:val="24"/>
          <w:lang w:eastAsia="ru-RU"/>
        </w:rPr>
        <w:t>ть</w:t>
      </w:r>
      <w:r w:rsidRPr="007765F8">
        <w:rPr>
          <w:rFonts w:ascii="Times New Roman" w:hAnsi="Times New Roman"/>
          <w:sz w:val="24"/>
          <w:szCs w:val="24"/>
          <w:lang w:eastAsia="ru-RU"/>
        </w:rPr>
        <w:t xml:space="preserve"> служебную тайну, не разглашать коммерческую тайну и служебные сведения ограниченного распространения. Документы, материалы, касающиеся налогоплательщиков, служебные документы инспекции выносить из служебного помещения без специального разрешения строго запрещается.</w:t>
      </w:r>
      <w:r w:rsidRPr="007765F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7765F8">
        <w:rPr>
          <w:rFonts w:ascii="Times New Roman" w:hAnsi="Times New Roman"/>
          <w:sz w:val="24"/>
          <w:szCs w:val="24"/>
          <w:lang w:eastAsia="ru-RU"/>
        </w:rPr>
        <w:t>Отвечать за сохранение налоговой тайны, неразглашение ведомственной информации, предназначенной для служебного пользования</w:t>
      </w:r>
      <w:r w:rsidR="000901D2" w:rsidRPr="007765F8">
        <w:rPr>
          <w:rFonts w:ascii="Times New Roman" w:hAnsi="Times New Roman"/>
          <w:sz w:val="24"/>
          <w:szCs w:val="24"/>
          <w:lang w:eastAsia="ru-RU"/>
        </w:rPr>
        <w:t>.</w:t>
      </w:r>
    </w:p>
    <w:p w:rsidR="00526143" w:rsidRPr="007765F8" w:rsidRDefault="00526143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8.</w:t>
      </w:r>
      <w:r w:rsidR="00986FCA" w:rsidRPr="007765F8">
        <w:rPr>
          <w:rFonts w:ascii="Times New Roman" w:hAnsi="Times New Roman"/>
          <w:sz w:val="24"/>
          <w:szCs w:val="24"/>
          <w:lang w:eastAsia="ru-RU"/>
        </w:rPr>
        <w:t>17</w:t>
      </w:r>
      <w:r w:rsidRPr="007765F8">
        <w:rPr>
          <w:rFonts w:ascii="Times New Roman" w:hAnsi="Times New Roman"/>
          <w:sz w:val="24"/>
          <w:szCs w:val="24"/>
          <w:lang w:eastAsia="ru-RU"/>
        </w:rPr>
        <w:t xml:space="preserve">.13. Для выполнения возложенных задач и функций </w:t>
      </w:r>
      <w:r w:rsidR="007407F0">
        <w:rPr>
          <w:rFonts w:ascii="Times New Roman" w:hAnsi="Times New Roman"/>
          <w:sz w:val="24"/>
          <w:szCs w:val="24"/>
          <w:lang w:eastAsia="ru-RU"/>
        </w:rPr>
        <w:t>старший</w:t>
      </w:r>
      <w:r w:rsidRPr="007765F8">
        <w:rPr>
          <w:rFonts w:ascii="Times New Roman" w:hAnsi="Times New Roman"/>
          <w:sz w:val="24"/>
          <w:szCs w:val="24"/>
          <w:lang w:eastAsia="ru-RU"/>
        </w:rPr>
        <w:t xml:space="preserve"> государственный налоговый инспектор отдела должен знать и действовать в соответствии с руководящей практикой </w:t>
      </w:r>
      <w:r w:rsidR="000901D2" w:rsidRPr="007765F8">
        <w:rPr>
          <w:rFonts w:ascii="Times New Roman" w:hAnsi="Times New Roman"/>
          <w:sz w:val="24"/>
          <w:szCs w:val="24"/>
          <w:lang w:eastAsia="ru-RU"/>
        </w:rPr>
        <w:t>Верховного</w:t>
      </w:r>
      <w:r w:rsidRPr="007765F8">
        <w:rPr>
          <w:rFonts w:ascii="Times New Roman" w:hAnsi="Times New Roman"/>
          <w:sz w:val="24"/>
          <w:szCs w:val="24"/>
          <w:lang w:eastAsia="ru-RU"/>
        </w:rPr>
        <w:t xml:space="preserve"> Суда Р</w:t>
      </w:r>
      <w:r w:rsidR="000901D2" w:rsidRPr="007765F8">
        <w:rPr>
          <w:rFonts w:ascii="Times New Roman" w:hAnsi="Times New Roman"/>
          <w:sz w:val="24"/>
          <w:szCs w:val="24"/>
          <w:lang w:eastAsia="ru-RU"/>
        </w:rPr>
        <w:t xml:space="preserve">оссийской </w:t>
      </w:r>
      <w:r w:rsidRPr="007765F8">
        <w:rPr>
          <w:rFonts w:ascii="Times New Roman" w:hAnsi="Times New Roman"/>
          <w:sz w:val="24"/>
          <w:szCs w:val="24"/>
          <w:lang w:eastAsia="ru-RU"/>
        </w:rPr>
        <w:t>Ф</w:t>
      </w:r>
      <w:r w:rsidR="000901D2" w:rsidRPr="007765F8">
        <w:rPr>
          <w:rFonts w:ascii="Times New Roman" w:hAnsi="Times New Roman"/>
          <w:sz w:val="24"/>
          <w:szCs w:val="24"/>
          <w:lang w:eastAsia="ru-RU"/>
        </w:rPr>
        <w:t>едерации</w:t>
      </w:r>
      <w:r w:rsidRPr="007765F8">
        <w:rPr>
          <w:rFonts w:ascii="Times New Roman" w:hAnsi="Times New Roman"/>
          <w:sz w:val="24"/>
          <w:szCs w:val="24"/>
          <w:lang w:eastAsia="ru-RU"/>
        </w:rPr>
        <w:t xml:space="preserve">, инструктивными и методическими материалами по вопросам служебного ведения, постоянно изучать новые нормативные материалы, арбитражную и судебную практику по вопросам, связанным с </w:t>
      </w:r>
      <w:r w:rsidR="00E22C36" w:rsidRPr="007765F8">
        <w:rPr>
          <w:rFonts w:ascii="Times New Roman" w:hAnsi="Times New Roman"/>
          <w:sz w:val="24"/>
          <w:szCs w:val="24"/>
          <w:lang w:eastAsia="ru-RU"/>
        </w:rPr>
        <w:t>налоговыми правоотношениями</w:t>
      </w:r>
      <w:r w:rsidRPr="007765F8">
        <w:rPr>
          <w:rFonts w:ascii="Times New Roman" w:hAnsi="Times New Roman"/>
          <w:sz w:val="24"/>
          <w:szCs w:val="24"/>
          <w:lang w:eastAsia="ru-RU"/>
        </w:rPr>
        <w:t>, инструкциями, разъяснениями вышестоящих налоговых органов</w:t>
      </w:r>
      <w:r w:rsidR="000901D2" w:rsidRPr="007765F8">
        <w:rPr>
          <w:rFonts w:ascii="Times New Roman" w:hAnsi="Times New Roman"/>
          <w:sz w:val="24"/>
          <w:szCs w:val="24"/>
          <w:lang w:eastAsia="ru-RU"/>
        </w:rPr>
        <w:t>.</w:t>
      </w:r>
    </w:p>
    <w:p w:rsidR="00526143" w:rsidRPr="007765F8" w:rsidRDefault="00526143" w:rsidP="00CC58A2">
      <w:pPr>
        <w:ind w:firstLine="709"/>
        <w:jc w:val="both"/>
        <w:rPr>
          <w:rFonts w:ascii="Times New Roman" w:hAnsi="Times New Roman"/>
          <w:spacing w:val="-6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8.</w:t>
      </w:r>
      <w:r w:rsidR="00986FCA" w:rsidRPr="007765F8">
        <w:rPr>
          <w:rFonts w:ascii="Times New Roman" w:hAnsi="Times New Roman"/>
          <w:sz w:val="24"/>
          <w:szCs w:val="24"/>
          <w:lang w:eastAsia="ru-RU"/>
        </w:rPr>
        <w:t>17</w:t>
      </w:r>
      <w:r w:rsidRPr="007765F8">
        <w:rPr>
          <w:rFonts w:ascii="Times New Roman" w:hAnsi="Times New Roman"/>
          <w:sz w:val="24"/>
          <w:szCs w:val="24"/>
          <w:lang w:eastAsia="ru-RU"/>
        </w:rPr>
        <w:t>.15. В</w:t>
      </w:r>
      <w:r w:rsidRPr="007765F8">
        <w:rPr>
          <w:rFonts w:ascii="Times New Roman" w:hAnsi="Times New Roman"/>
          <w:spacing w:val="-6"/>
          <w:sz w:val="24"/>
          <w:szCs w:val="24"/>
          <w:lang w:eastAsia="ru-RU"/>
        </w:rPr>
        <w:t xml:space="preserve"> срок, не превышающий 15</w:t>
      </w:r>
      <w:r w:rsidR="00C600CC" w:rsidRPr="007765F8">
        <w:rPr>
          <w:rFonts w:ascii="Times New Roman" w:hAnsi="Times New Roman"/>
          <w:spacing w:val="-6"/>
          <w:sz w:val="24"/>
          <w:szCs w:val="24"/>
          <w:lang w:eastAsia="ru-RU"/>
        </w:rPr>
        <w:t xml:space="preserve"> (пятнадцать)</w:t>
      </w:r>
      <w:r w:rsidRPr="007765F8">
        <w:rPr>
          <w:rFonts w:ascii="Times New Roman" w:hAnsi="Times New Roman"/>
          <w:spacing w:val="-6"/>
          <w:sz w:val="24"/>
          <w:szCs w:val="24"/>
          <w:lang w:eastAsia="ru-RU"/>
        </w:rPr>
        <w:t xml:space="preserve"> рабочих дней с момента выявления оснований, указанных в подпункте 2 пункта 2 статьи 45 НК РФ направлять проекты исковых заявлений в суд на согласование в УФНС России по Приморскому краю.</w:t>
      </w:r>
    </w:p>
    <w:p w:rsidR="00526143" w:rsidRPr="007765F8" w:rsidRDefault="00526143" w:rsidP="00CC58A2">
      <w:pPr>
        <w:ind w:firstLine="709"/>
        <w:jc w:val="both"/>
        <w:rPr>
          <w:rFonts w:ascii="Times New Roman" w:hAnsi="Times New Roman"/>
          <w:spacing w:val="-6"/>
          <w:sz w:val="24"/>
          <w:szCs w:val="24"/>
          <w:lang w:eastAsia="ru-RU"/>
        </w:rPr>
      </w:pPr>
      <w:r w:rsidRPr="007765F8">
        <w:rPr>
          <w:rFonts w:ascii="Times New Roman" w:hAnsi="Times New Roman"/>
          <w:spacing w:val="-6"/>
          <w:sz w:val="24"/>
          <w:szCs w:val="24"/>
          <w:lang w:eastAsia="ru-RU"/>
        </w:rPr>
        <w:t>8.</w:t>
      </w:r>
      <w:r w:rsidR="00986FCA" w:rsidRPr="007765F8">
        <w:rPr>
          <w:rFonts w:ascii="Times New Roman" w:hAnsi="Times New Roman"/>
          <w:spacing w:val="-6"/>
          <w:sz w:val="24"/>
          <w:szCs w:val="24"/>
          <w:lang w:eastAsia="ru-RU"/>
        </w:rPr>
        <w:t>17</w:t>
      </w:r>
      <w:r w:rsidRPr="007765F8">
        <w:rPr>
          <w:rFonts w:ascii="Times New Roman" w:hAnsi="Times New Roman"/>
          <w:spacing w:val="-6"/>
          <w:sz w:val="24"/>
          <w:szCs w:val="24"/>
          <w:lang w:eastAsia="ru-RU"/>
        </w:rPr>
        <w:t>.16. На постоянной основе взаимодействовать с судебными органами по своевременному получению судебных актов, а также осуществлять мониторинг сайта Верховного Суда Российской Федерации и Конституционного Суда Российской Федерации по отслеживанию фактов обращений налогоплательщиков с жалобами.</w:t>
      </w:r>
    </w:p>
    <w:p w:rsidR="00526143" w:rsidRPr="007765F8" w:rsidRDefault="00526143" w:rsidP="00CC58A2">
      <w:pPr>
        <w:ind w:firstLine="709"/>
        <w:jc w:val="both"/>
        <w:rPr>
          <w:rFonts w:ascii="Times New Roman" w:hAnsi="Times New Roman"/>
          <w:spacing w:val="-6"/>
          <w:sz w:val="24"/>
          <w:szCs w:val="24"/>
          <w:lang w:eastAsia="ru-RU"/>
        </w:rPr>
      </w:pPr>
      <w:r w:rsidRPr="007765F8">
        <w:rPr>
          <w:rFonts w:ascii="Times New Roman" w:hAnsi="Times New Roman"/>
          <w:spacing w:val="-6"/>
          <w:sz w:val="24"/>
          <w:szCs w:val="24"/>
          <w:lang w:eastAsia="ru-RU"/>
        </w:rPr>
        <w:t>8.</w:t>
      </w:r>
      <w:r w:rsidR="00986FCA" w:rsidRPr="007765F8">
        <w:rPr>
          <w:rFonts w:ascii="Times New Roman" w:hAnsi="Times New Roman"/>
          <w:spacing w:val="-6"/>
          <w:sz w:val="24"/>
          <w:szCs w:val="24"/>
          <w:lang w:eastAsia="ru-RU"/>
        </w:rPr>
        <w:t>17</w:t>
      </w:r>
      <w:r w:rsidRPr="007765F8">
        <w:rPr>
          <w:rFonts w:ascii="Times New Roman" w:hAnsi="Times New Roman"/>
          <w:spacing w:val="-6"/>
          <w:sz w:val="24"/>
          <w:szCs w:val="24"/>
          <w:lang w:eastAsia="ru-RU"/>
        </w:rPr>
        <w:t>.17. Своевременно формировать и вести ИР «Сведения о лицах, отказавшихся в суде от участия (руководства) в организации или в отношении которых данный факт установлен (подтвержден) в судебном порядке» (п.4.2 Приказа УФНС России по Приморскому краю №01-11/133@).</w:t>
      </w:r>
    </w:p>
    <w:p w:rsidR="00526143" w:rsidRPr="007765F8" w:rsidRDefault="00ED5908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8</w:t>
      </w:r>
      <w:r w:rsidR="00526143" w:rsidRPr="007765F8">
        <w:rPr>
          <w:rFonts w:ascii="Times New Roman" w:hAnsi="Times New Roman"/>
          <w:sz w:val="24"/>
          <w:szCs w:val="24"/>
          <w:lang w:eastAsia="ru-RU"/>
        </w:rPr>
        <w:t>.</w:t>
      </w:r>
      <w:r w:rsidR="00986FCA" w:rsidRPr="007765F8">
        <w:rPr>
          <w:rFonts w:ascii="Times New Roman" w:hAnsi="Times New Roman"/>
          <w:sz w:val="24"/>
          <w:szCs w:val="24"/>
          <w:lang w:eastAsia="ru-RU"/>
        </w:rPr>
        <w:t>17</w:t>
      </w:r>
      <w:r w:rsidR="00526143" w:rsidRPr="007765F8">
        <w:rPr>
          <w:rFonts w:ascii="Times New Roman" w:hAnsi="Times New Roman"/>
          <w:sz w:val="24"/>
          <w:szCs w:val="24"/>
          <w:lang w:eastAsia="ru-RU"/>
        </w:rPr>
        <w:t xml:space="preserve">.18. </w:t>
      </w:r>
      <w:r w:rsidR="00CD6966">
        <w:rPr>
          <w:rFonts w:ascii="Times New Roman" w:hAnsi="Times New Roman"/>
          <w:sz w:val="24"/>
          <w:szCs w:val="24"/>
          <w:lang w:eastAsia="ru-RU"/>
        </w:rPr>
        <w:t>К</w:t>
      </w:r>
      <w:r w:rsidR="00526143" w:rsidRPr="007765F8">
        <w:rPr>
          <w:rFonts w:ascii="Times New Roman" w:hAnsi="Times New Roman"/>
          <w:sz w:val="24"/>
          <w:szCs w:val="24"/>
          <w:lang w:eastAsia="ru-RU"/>
        </w:rPr>
        <w:t>орректно и внимательно относит</w:t>
      </w:r>
      <w:r w:rsidR="008A235E">
        <w:rPr>
          <w:rFonts w:ascii="Times New Roman" w:hAnsi="Times New Roman"/>
          <w:sz w:val="24"/>
          <w:szCs w:val="24"/>
          <w:lang w:eastAsia="ru-RU"/>
        </w:rPr>
        <w:t>ь</w:t>
      </w:r>
      <w:r w:rsidR="00526143" w:rsidRPr="007765F8">
        <w:rPr>
          <w:rFonts w:ascii="Times New Roman" w:hAnsi="Times New Roman"/>
          <w:sz w:val="24"/>
          <w:szCs w:val="24"/>
          <w:lang w:eastAsia="ru-RU"/>
        </w:rPr>
        <w:t xml:space="preserve">ся к налогоплательщикам, их представителям, другим участникам налоговых правоотношений, в том числе сотрудникам налоговой инспекции и коллегам по отделу, не унижая их честь и достоинство. </w:t>
      </w:r>
      <w:r w:rsidR="00CD6966">
        <w:rPr>
          <w:rFonts w:ascii="Times New Roman" w:hAnsi="Times New Roman"/>
          <w:sz w:val="24"/>
          <w:szCs w:val="24"/>
          <w:lang w:eastAsia="ru-RU"/>
        </w:rPr>
        <w:t>С</w:t>
      </w:r>
      <w:r w:rsidR="00526143" w:rsidRPr="007765F8">
        <w:rPr>
          <w:rFonts w:ascii="Times New Roman" w:hAnsi="Times New Roman"/>
          <w:sz w:val="24"/>
          <w:szCs w:val="24"/>
          <w:lang w:eastAsia="ru-RU"/>
        </w:rPr>
        <w:t>облюдать правила проведения сотрудников налоговых органов на судебных заседаниях</w:t>
      </w:r>
      <w:r w:rsidR="000901D2" w:rsidRPr="007765F8">
        <w:rPr>
          <w:rFonts w:ascii="Times New Roman" w:hAnsi="Times New Roman"/>
          <w:sz w:val="24"/>
          <w:szCs w:val="24"/>
          <w:lang w:eastAsia="ru-RU"/>
        </w:rPr>
        <w:t>.</w:t>
      </w:r>
    </w:p>
    <w:p w:rsidR="00526143" w:rsidRPr="007765F8" w:rsidRDefault="00ED5908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8</w:t>
      </w:r>
      <w:r w:rsidR="00526143" w:rsidRPr="007765F8">
        <w:rPr>
          <w:rFonts w:ascii="Times New Roman" w:hAnsi="Times New Roman"/>
          <w:sz w:val="24"/>
          <w:szCs w:val="24"/>
          <w:lang w:eastAsia="ru-RU"/>
        </w:rPr>
        <w:t>.</w:t>
      </w:r>
      <w:r w:rsidR="00986FCA" w:rsidRPr="007765F8">
        <w:rPr>
          <w:rFonts w:ascii="Times New Roman" w:hAnsi="Times New Roman"/>
          <w:sz w:val="24"/>
          <w:szCs w:val="24"/>
          <w:lang w:eastAsia="ru-RU"/>
        </w:rPr>
        <w:t>17</w:t>
      </w:r>
      <w:r w:rsidR="00526143" w:rsidRPr="007765F8">
        <w:rPr>
          <w:rFonts w:ascii="Times New Roman" w:hAnsi="Times New Roman"/>
          <w:sz w:val="24"/>
          <w:szCs w:val="24"/>
          <w:lang w:eastAsia="ru-RU"/>
        </w:rPr>
        <w:t>.19. По требованию руководства да</w:t>
      </w:r>
      <w:r w:rsidR="00CD6966">
        <w:rPr>
          <w:rFonts w:ascii="Times New Roman" w:hAnsi="Times New Roman"/>
          <w:sz w:val="24"/>
          <w:szCs w:val="24"/>
          <w:lang w:eastAsia="ru-RU"/>
        </w:rPr>
        <w:t>ть</w:t>
      </w:r>
      <w:r w:rsidR="00526143" w:rsidRPr="007765F8">
        <w:rPr>
          <w:rFonts w:ascii="Times New Roman" w:hAnsi="Times New Roman"/>
          <w:sz w:val="24"/>
          <w:szCs w:val="24"/>
          <w:lang w:eastAsia="ru-RU"/>
        </w:rPr>
        <w:t xml:space="preserve"> объяснения по невыполнению или несвоевременному выполнению должностных обязанностей, порученных заданий и распоряжений в письменном виде</w:t>
      </w:r>
      <w:r w:rsidR="000901D2" w:rsidRPr="007765F8">
        <w:rPr>
          <w:rFonts w:ascii="Times New Roman" w:hAnsi="Times New Roman"/>
          <w:sz w:val="24"/>
          <w:szCs w:val="24"/>
          <w:lang w:eastAsia="ru-RU"/>
        </w:rPr>
        <w:t>.</w:t>
      </w:r>
    </w:p>
    <w:p w:rsidR="00526143" w:rsidRDefault="00ED5908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8</w:t>
      </w:r>
      <w:r w:rsidR="00526143" w:rsidRPr="007765F8">
        <w:rPr>
          <w:rFonts w:ascii="Times New Roman" w:hAnsi="Times New Roman"/>
          <w:sz w:val="24"/>
          <w:szCs w:val="24"/>
          <w:lang w:eastAsia="ru-RU"/>
        </w:rPr>
        <w:t>.</w:t>
      </w:r>
      <w:r w:rsidR="00986FCA" w:rsidRPr="007765F8">
        <w:rPr>
          <w:rFonts w:ascii="Times New Roman" w:hAnsi="Times New Roman"/>
          <w:sz w:val="24"/>
          <w:szCs w:val="24"/>
          <w:lang w:eastAsia="ru-RU"/>
        </w:rPr>
        <w:t>17</w:t>
      </w:r>
      <w:r w:rsidR="00526143" w:rsidRPr="007765F8">
        <w:rPr>
          <w:rFonts w:ascii="Times New Roman" w:hAnsi="Times New Roman"/>
          <w:sz w:val="24"/>
          <w:szCs w:val="24"/>
          <w:lang w:eastAsia="ru-RU"/>
        </w:rPr>
        <w:t>.20. Исполня</w:t>
      </w:r>
      <w:r w:rsidR="00CD6966">
        <w:rPr>
          <w:rFonts w:ascii="Times New Roman" w:hAnsi="Times New Roman"/>
          <w:sz w:val="24"/>
          <w:szCs w:val="24"/>
          <w:lang w:eastAsia="ru-RU"/>
        </w:rPr>
        <w:t>ть</w:t>
      </w:r>
      <w:r w:rsidR="00526143" w:rsidRPr="007765F8">
        <w:rPr>
          <w:rFonts w:ascii="Times New Roman" w:hAnsi="Times New Roman"/>
          <w:sz w:val="24"/>
          <w:szCs w:val="24"/>
          <w:lang w:eastAsia="ru-RU"/>
        </w:rPr>
        <w:t xml:space="preserve"> обязанности других сотрудников отдела по поручению начальника отдела во время их отсутствия</w:t>
      </w:r>
      <w:r w:rsidR="000901D2" w:rsidRPr="007765F8">
        <w:rPr>
          <w:rFonts w:ascii="Times New Roman" w:hAnsi="Times New Roman"/>
          <w:sz w:val="24"/>
          <w:szCs w:val="24"/>
          <w:lang w:eastAsia="ru-RU"/>
        </w:rPr>
        <w:t>.</w:t>
      </w:r>
    </w:p>
    <w:p w:rsidR="00CD6966" w:rsidRPr="007765F8" w:rsidRDefault="00CD6966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350DAF" w:rsidRPr="007765F8" w:rsidRDefault="00DF4775" w:rsidP="00CC58A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 xml:space="preserve">9. </w:t>
      </w:r>
      <w:r w:rsidR="00B332DF" w:rsidRPr="007765F8">
        <w:rPr>
          <w:rFonts w:ascii="Times New Roman" w:hAnsi="Times New Roman"/>
          <w:sz w:val="24"/>
          <w:szCs w:val="24"/>
          <w:lang w:eastAsia="ru-RU"/>
        </w:rPr>
        <w:t xml:space="preserve">В целях </w:t>
      </w:r>
      <w:r w:rsidR="00246653" w:rsidRPr="007765F8">
        <w:rPr>
          <w:rFonts w:ascii="Times New Roman" w:hAnsi="Times New Roman"/>
          <w:sz w:val="24"/>
          <w:szCs w:val="24"/>
          <w:lang w:eastAsia="ru-RU"/>
        </w:rPr>
        <w:t>исполнения</w:t>
      </w:r>
      <w:r w:rsidR="00B332DF" w:rsidRPr="007765F8">
        <w:rPr>
          <w:rFonts w:ascii="Times New Roman" w:hAnsi="Times New Roman"/>
          <w:sz w:val="24"/>
          <w:szCs w:val="24"/>
          <w:lang w:eastAsia="ru-RU"/>
        </w:rPr>
        <w:t xml:space="preserve"> возложенных </w:t>
      </w:r>
      <w:r w:rsidR="00246653" w:rsidRPr="007765F8">
        <w:rPr>
          <w:rFonts w:ascii="Times New Roman" w:hAnsi="Times New Roman"/>
          <w:sz w:val="24"/>
          <w:szCs w:val="24"/>
          <w:lang w:eastAsia="ru-RU"/>
        </w:rPr>
        <w:t xml:space="preserve">должностных </w:t>
      </w:r>
      <w:r w:rsidR="00350DAF" w:rsidRPr="007765F8">
        <w:rPr>
          <w:rFonts w:ascii="Times New Roman" w:hAnsi="Times New Roman"/>
          <w:sz w:val="24"/>
          <w:szCs w:val="24"/>
          <w:lang w:eastAsia="ru-RU"/>
        </w:rPr>
        <w:t xml:space="preserve">обязанностей </w:t>
      </w:r>
      <w:r w:rsidR="007407F0">
        <w:rPr>
          <w:rFonts w:ascii="Times New Roman" w:hAnsi="Times New Roman"/>
          <w:sz w:val="24"/>
          <w:szCs w:val="24"/>
          <w:lang w:eastAsia="ru-RU"/>
        </w:rPr>
        <w:t>старший</w:t>
      </w:r>
      <w:r w:rsidR="00234875" w:rsidRPr="007765F8">
        <w:rPr>
          <w:rFonts w:ascii="Times New Roman" w:hAnsi="Times New Roman"/>
          <w:sz w:val="24"/>
          <w:szCs w:val="24"/>
          <w:lang w:eastAsia="ru-RU"/>
        </w:rPr>
        <w:t xml:space="preserve"> государственный налоговый инспектор имеет </w:t>
      </w:r>
      <w:r w:rsidR="00234875" w:rsidRPr="00906DBD">
        <w:rPr>
          <w:rFonts w:ascii="Times New Roman" w:hAnsi="Times New Roman"/>
          <w:sz w:val="24"/>
          <w:szCs w:val="24"/>
          <w:lang w:eastAsia="ru-RU"/>
        </w:rPr>
        <w:t>право:</w:t>
      </w:r>
      <w:r w:rsidR="00234875" w:rsidRPr="007765F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E0A4F" w:rsidRPr="007765F8" w:rsidRDefault="00FE0A4F" w:rsidP="00CC58A2">
      <w:pPr>
        <w:widowControl w:val="0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9.1.</w:t>
      </w:r>
      <w:r w:rsidR="00C600CC" w:rsidRPr="007765F8">
        <w:rPr>
          <w:rFonts w:ascii="Times New Roman" w:eastAsia="Calibri" w:hAnsi="Times New Roman"/>
          <w:sz w:val="24"/>
          <w:szCs w:val="24"/>
        </w:rPr>
        <w:t xml:space="preserve"> </w:t>
      </w:r>
      <w:r w:rsidR="000901D2" w:rsidRPr="007765F8">
        <w:rPr>
          <w:rFonts w:ascii="Times New Roman" w:eastAsia="Calibri" w:hAnsi="Times New Roman"/>
          <w:sz w:val="24"/>
          <w:szCs w:val="24"/>
        </w:rPr>
        <w:t>Получать д</w:t>
      </w:r>
      <w:r w:rsidRPr="007765F8">
        <w:rPr>
          <w:rFonts w:ascii="Times New Roman" w:eastAsia="Calibri" w:hAnsi="Times New Roman"/>
          <w:sz w:val="24"/>
          <w:szCs w:val="24"/>
        </w:rPr>
        <w:t>оступ к информации, необходимой для реализации задач и функций отдела</w:t>
      </w:r>
      <w:r w:rsidR="000901D2" w:rsidRPr="007765F8">
        <w:rPr>
          <w:rFonts w:ascii="Times New Roman" w:eastAsia="Calibri" w:hAnsi="Times New Roman"/>
          <w:sz w:val="24"/>
          <w:szCs w:val="24"/>
        </w:rPr>
        <w:t>.</w:t>
      </w:r>
    </w:p>
    <w:p w:rsidR="00FE0A4F" w:rsidRPr="007765F8" w:rsidRDefault="00C600CC" w:rsidP="00CC58A2">
      <w:pPr>
        <w:widowControl w:val="0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765F8">
        <w:rPr>
          <w:rFonts w:ascii="Times New Roman" w:eastAsia="Calibri" w:hAnsi="Times New Roman"/>
          <w:sz w:val="24"/>
          <w:szCs w:val="24"/>
        </w:rPr>
        <w:t xml:space="preserve">9.2. </w:t>
      </w:r>
      <w:r w:rsidR="00FE0A4F" w:rsidRPr="007765F8">
        <w:rPr>
          <w:rFonts w:ascii="Times New Roman" w:eastAsia="Calibri" w:hAnsi="Times New Roman"/>
          <w:sz w:val="24"/>
          <w:szCs w:val="24"/>
        </w:rPr>
        <w:t>Получать данные, необходимые в работе отдела</w:t>
      </w:r>
      <w:r w:rsidR="000901D2" w:rsidRPr="007765F8">
        <w:rPr>
          <w:rFonts w:ascii="Times New Roman" w:eastAsia="Calibri" w:hAnsi="Times New Roman"/>
          <w:sz w:val="24"/>
          <w:szCs w:val="24"/>
        </w:rPr>
        <w:t>.</w:t>
      </w:r>
    </w:p>
    <w:p w:rsidR="00FE0A4F" w:rsidRDefault="00FE0A4F" w:rsidP="00CC58A2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9.3. Р</w:t>
      </w:r>
      <w:r w:rsidRPr="007765F8">
        <w:rPr>
          <w:rFonts w:ascii="Times New Roman" w:hAnsi="Times New Roman"/>
          <w:sz w:val="24"/>
          <w:szCs w:val="24"/>
        </w:rPr>
        <w:t>аботать с документами ограниченного распространения.</w:t>
      </w:r>
    </w:p>
    <w:p w:rsidR="00CD6966" w:rsidRPr="007765F8" w:rsidRDefault="00CD6966" w:rsidP="00CC58A2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5626" w:rsidRDefault="00925626" w:rsidP="00CC58A2">
      <w:pPr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</w:rPr>
        <w:t xml:space="preserve">10. </w:t>
      </w:r>
      <w:r w:rsidR="007407F0">
        <w:rPr>
          <w:rFonts w:ascii="Times New Roman" w:hAnsi="Times New Roman"/>
          <w:sz w:val="24"/>
          <w:szCs w:val="24"/>
        </w:rPr>
        <w:t>Старший</w:t>
      </w:r>
      <w:r w:rsidR="00F13DC8" w:rsidRPr="007765F8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="00405C5D" w:rsidRPr="007765F8">
        <w:rPr>
          <w:rFonts w:ascii="Times New Roman" w:hAnsi="Times New Roman"/>
          <w:sz w:val="24"/>
          <w:szCs w:val="24"/>
          <w:lang w:eastAsia="ru-RU"/>
        </w:rPr>
        <w:t xml:space="preserve">осуществляет иные права и исполняет </w:t>
      </w:r>
      <w:r w:rsidR="00F13DC8" w:rsidRPr="007765F8">
        <w:rPr>
          <w:rFonts w:ascii="Times New Roman" w:hAnsi="Times New Roman"/>
          <w:sz w:val="24"/>
          <w:szCs w:val="24"/>
          <w:lang w:eastAsia="ru-RU"/>
        </w:rPr>
        <w:t xml:space="preserve">иные </w:t>
      </w:r>
      <w:r w:rsidR="00405C5D" w:rsidRPr="007765F8">
        <w:rPr>
          <w:rFonts w:ascii="Times New Roman" w:hAnsi="Times New Roman"/>
          <w:sz w:val="24"/>
          <w:szCs w:val="24"/>
          <w:lang w:eastAsia="ru-RU"/>
        </w:rPr>
        <w:t xml:space="preserve">обязанности, предусмотренные законодательством Российской Федерации, </w:t>
      </w:r>
      <w:hyperlink r:id="rId13" w:history="1">
        <w:r w:rsidR="00405C5D" w:rsidRPr="007765F8">
          <w:rPr>
            <w:rFonts w:ascii="Times New Roman" w:hAnsi="Times New Roman"/>
            <w:sz w:val="24"/>
            <w:szCs w:val="24"/>
            <w:lang w:eastAsia="ru-RU"/>
          </w:rPr>
          <w:t>Положением</w:t>
        </w:r>
      </w:hyperlink>
      <w:r w:rsidR="00405C5D" w:rsidRPr="007765F8">
        <w:rPr>
          <w:rFonts w:ascii="Times New Roman" w:hAnsi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</w:t>
      </w:r>
      <w:r w:rsidR="00C600CC" w:rsidRPr="007765F8">
        <w:rPr>
          <w:rFonts w:ascii="Times New Roman" w:hAnsi="Times New Roman"/>
          <w:sz w:val="24"/>
          <w:szCs w:val="24"/>
          <w:lang w:eastAsia="ru-RU"/>
        </w:rPr>
        <w:t>.09.</w:t>
      </w:r>
      <w:r w:rsidR="00405C5D" w:rsidRPr="007765F8">
        <w:rPr>
          <w:rFonts w:ascii="Times New Roman" w:hAnsi="Times New Roman"/>
          <w:sz w:val="24"/>
          <w:szCs w:val="24"/>
          <w:lang w:eastAsia="ru-RU"/>
        </w:rPr>
        <w:t xml:space="preserve">2004 </w:t>
      </w:r>
      <w:r w:rsidR="00C600CC" w:rsidRPr="007765F8">
        <w:rPr>
          <w:rFonts w:ascii="Times New Roman" w:hAnsi="Times New Roman"/>
          <w:sz w:val="24"/>
          <w:szCs w:val="24"/>
          <w:lang w:eastAsia="ru-RU"/>
        </w:rPr>
        <w:t>№</w:t>
      </w:r>
      <w:r w:rsidR="00405C5D" w:rsidRPr="007765F8">
        <w:rPr>
          <w:rFonts w:ascii="Times New Roman" w:hAnsi="Times New Roman"/>
          <w:sz w:val="24"/>
          <w:szCs w:val="24"/>
          <w:lang w:eastAsia="ru-RU"/>
        </w:rPr>
        <w:t xml:space="preserve"> 506</w:t>
      </w:r>
      <w:r w:rsidR="00F13DC8" w:rsidRPr="007765F8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F13DC8" w:rsidRPr="007765F8">
        <w:rPr>
          <w:rFonts w:ascii="Times New Roman" w:hAnsi="Times New Roman"/>
          <w:sz w:val="24"/>
          <w:szCs w:val="24"/>
        </w:rPr>
        <w:t>Об утверждении Положения о Федеральной налоговой службе</w:t>
      </w:r>
      <w:r w:rsidR="00C600CC" w:rsidRPr="007765F8">
        <w:rPr>
          <w:rFonts w:ascii="Times New Roman" w:hAnsi="Times New Roman"/>
          <w:sz w:val="24"/>
          <w:szCs w:val="24"/>
        </w:rPr>
        <w:t>»</w:t>
      </w:r>
      <w:r w:rsidR="00405C5D" w:rsidRPr="007765F8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F13DC8" w:rsidRPr="007765F8">
        <w:rPr>
          <w:rFonts w:ascii="Times New Roman" w:hAnsi="Times New Roman"/>
          <w:sz w:val="24"/>
          <w:szCs w:val="24"/>
          <w:lang w:eastAsia="ru-RU"/>
        </w:rPr>
        <w:t>П</w:t>
      </w:r>
      <w:r w:rsidR="00405C5D" w:rsidRPr="007765F8">
        <w:rPr>
          <w:rFonts w:ascii="Times New Roman" w:hAnsi="Times New Roman"/>
          <w:sz w:val="24"/>
          <w:szCs w:val="24"/>
          <w:lang w:eastAsia="ru-RU"/>
        </w:rPr>
        <w:t>оложением о</w:t>
      </w:r>
      <w:r w:rsidR="00F13DC8" w:rsidRPr="007765F8">
        <w:rPr>
          <w:rFonts w:ascii="Times New Roman" w:hAnsi="Times New Roman"/>
          <w:sz w:val="24"/>
          <w:szCs w:val="24"/>
          <w:lang w:eastAsia="ru-RU"/>
        </w:rPr>
        <w:t xml:space="preserve"> Межрайонной ИФНС России №</w:t>
      </w:r>
      <w:r w:rsidR="00C600CC" w:rsidRPr="007765F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13DC8" w:rsidRPr="007765F8">
        <w:rPr>
          <w:rFonts w:ascii="Times New Roman" w:hAnsi="Times New Roman"/>
          <w:sz w:val="24"/>
          <w:szCs w:val="24"/>
          <w:lang w:eastAsia="ru-RU"/>
        </w:rPr>
        <w:t>12 по Приморскому краю,</w:t>
      </w:r>
      <w:r w:rsidR="00405C5D" w:rsidRPr="007765F8">
        <w:rPr>
          <w:rFonts w:ascii="Times New Roman" w:hAnsi="Times New Roman"/>
          <w:sz w:val="24"/>
          <w:szCs w:val="24"/>
          <w:lang w:eastAsia="ru-RU"/>
        </w:rPr>
        <w:t xml:space="preserve"> утвержденным руководителем Управления ФНС России по Приморскому краю 1</w:t>
      </w:r>
      <w:r w:rsidR="00F13DC8" w:rsidRPr="007765F8">
        <w:rPr>
          <w:rFonts w:ascii="Times New Roman" w:hAnsi="Times New Roman"/>
          <w:sz w:val="24"/>
          <w:szCs w:val="24"/>
          <w:lang w:eastAsia="ru-RU"/>
        </w:rPr>
        <w:t>6</w:t>
      </w:r>
      <w:r w:rsidR="00C600CC" w:rsidRPr="007765F8">
        <w:rPr>
          <w:rFonts w:ascii="Times New Roman" w:hAnsi="Times New Roman"/>
          <w:sz w:val="24"/>
          <w:szCs w:val="24"/>
          <w:lang w:eastAsia="ru-RU"/>
        </w:rPr>
        <w:t>.05.</w:t>
      </w:r>
      <w:r w:rsidR="00F13DC8" w:rsidRPr="007765F8">
        <w:rPr>
          <w:rFonts w:ascii="Times New Roman" w:hAnsi="Times New Roman"/>
          <w:sz w:val="24"/>
          <w:szCs w:val="24"/>
          <w:lang w:eastAsia="ru-RU"/>
        </w:rPr>
        <w:t>2016</w:t>
      </w:r>
      <w:r w:rsidR="00405C5D" w:rsidRPr="007765F8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405C5D" w:rsidRPr="007765F8">
        <w:rPr>
          <w:rFonts w:ascii="Times New Roman" w:hAnsi="Times New Roman"/>
          <w:sz w:val="24"/>
          <w:szCs w:val="24"/>
          <w:lang w:eastAsia="ru-RU"/>
        </w:rPr>
        <w:lastRenderedPageBreak/>
        <w:t>приказами (распоряжениями) ФНС России, приказами УФНС России по Приморскому краю, приказами инспекции, поручениями руководства Уп</w:t>
      </w:r>
      <w:r w:rsidR="00526143" w:rsidRPr="007765F8">
        <w:rPr>
          <w:rFonts w:ascii="Times New Roman" w:hAnsi="Times New Roman"/>
          <w:sz w:val="24"/>
          <w:szCs w:val="24"/>
          <w:lang w:eastAsia="ru-RU"/>
        </w:rPr>
        <w:t>равления и начальника инспекции.</w:t>
      </w:r>
    </w:p>
    <w:p w:rsidR="00740D5D" w:rsidRPr="007765F8" w:rsidRDefault="00740D5D" w:rsidP="00CC58A2">
      <w:pPr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157F" w:rsidRPr="007765F8" w:rsidRDefault="0035157F" w:rsidP="00CC58A2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11.</w:t>
      </w:r>
      <w:r w:rsidRPr="007765F8">
        <w:rPr>
          <w:rFonts w:ascii="Times New Roman" w:eastAsia="Calibri" w:hAnsi="Times New Roman"/>
          <w:sz w:val="24"/>
          <w:szCs w:val="24"/>
        </w:rPr>
        <w:t xml:space="preserve"> </w:t>
      </w:r>
      <w:r w:rsidR="007407F0">
        <w:rPr>
          <w:rFonts w:ascii="Times New Roman" w:eastAsia="Calibri" w:hAnsi="Times New Roman"/>
          <w:sz w:val="24"/>
          <w:szCs w:val="24"/>
        </w:rPr>
        <w:t>Старший</w:t>
      </w:r>
      <w:r w:rsidR="00C600CC" w:rsidRPr="007765F8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Pr="007765F8">
        <w:rPr>
          <w:rFonts w:ascii="Times New Roman" w:hAnsi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35157F" w:rsidRPr="007765F8" w:rsidRDefault="0035157F" w:rsidP="00CC58A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65F8">
        <w:rPr>
          <w:rFonts w:ascii="Times New Roman" w:hAnsi="Times New Roman"/>
          <w:sz w:val="24"/>
          <w:szCs w:val="24"/>
        </w:rPr>
        <w:t>- за некачественное и несвоевременное выполнение задач, возложенных на правовой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35157F" w:rsidRPr="007765F8" w:rsidRDefault="0035157F" w:rsidP="00CC58A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65F8">
        <w:rPr>
          <w:rFonts w:ascii="Times New Roman" w:hAnsi="Times New Roman"/>
          <w:sz w:val="24"/>
          <w:szCs w:val="24"/>
        </w:rPr>
        <w:t>- за имущественный ущерб, причиненный по его вине;</w:t>
      </w:r>
    </w:p>
    <w:p w:rsidR="0035157F" w:rsidRPr="007765F8" w:rsidRDefault="0035157F" w:rsidP="00CC58A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65F8">
        <w:rPr>
          <w:rFonts w:ascii="Times New Roman" w:hAnsi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5157F" w:rsidRPr="007765F8" w:rsidRDefault="0035157F" w:rsidP="00CC58A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65F8">
        <w:rPr>
          <w:rFonts w:ascii="Times New Roman" w:hAnsi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35157F" w:rsidRPr="007765F8" w:rsidRDefault="0035157F" w:rsidP="00CC58A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65F8">
        <w:rPr>
          <w:rFonts w:ascii="Times New Roman" w:hAnsi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35157F" w:rsidRPr="007765F8" w:rsidRDefault="0035157F" w:rsidP="00CC58A2">
      <w:pPr>
        <w:pStyle w:val="a8"/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65F8">
        <w:rPr>
          <w:rFonts w:ascii="Times New Roman" w:hAnsi="Times New Roman"/>
          <w:sz w:val="24"/>
          <w:szCs w:val="24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35157F" w:rsidRPr="00D87EBE" w:rsidRDefault="0035157F" w:rsidP="00CC58A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765F8">
        <w:rPr>
          <w:rFonts w:ascii="Times New Roman" w:hAnsi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</w:t>
      </w:r>
      <w:r w:rsidRPr="00D87EBE">
        <w:rPr>
          <w:rFonts w:ascii="Times New Roman" w:hAnsi="Times New Roman"/>
          <w:sz w:val="24"/>
          <w:szCs w:val="24"/>
        </w:rPr>
        <w:t xml:space="preserve">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C58A2" w:rsidRDefault="00CC58A2" w:rsidP="00CC58A2">
      <w:pPr>
        <w:overflowPunct/>
        <w:autoSpaceDE/>
        <w:autoSpaceDN/>
        <w:adjustRightInd/>
        <w:ind w:firstLine="709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405C5D" w:rsidRPr="00C600CC" w:rsidRDefault="00405C5D" w:rsidP="00CC58A2">
      <w:pPr>
        <w:pStyle w:val="a8"/>
        <w:numPr>
          <w:ilvl w:val="0"/>
          <w:numId w:val="11"/>
        </w:numPr>
        <w:overflowPunct/>
        <w:ind w:left="0"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C600CC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  <w:r w:rsidR="007407F0" w:rsidRPr="00715439">
        <w:rPr>
          <w:rFonts w:ascii="Times New Roman" w:hAnsi="Times New Roman"/>
          <w:b/>
          <w:sz w:val="24"/>
          <w:szCs w:val="24"/>
          <w:lang w:eastAsia="ru-RU"/>
        </w:rPr>
        <w:t>старший</w:t>
      </w:r>
      <w:r w:rsidR="00C600CC" w:rsidRPr="00715439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63130B" w:rsidRPr="00715439">
        <w:rPr>
          <w:rFonts w:ascii="Times New Roman" w:hAnsi="Times New Roman"/>
          <w:b/>
          <w:sz w:val="24"/>
          <w:szCs w:val="24"/>
          <w:lang w:eastAsia="ru-RU"/>
        </w:rPr>
        <w:t>государственный налоговый инспектор</w:t>
      </w:r>
      <w:r w:rsidRPr="00715439">
        <w:rPr>
          <w:rFonts w:ascii="Times New Roman" w:hAnsi="Times New Roman"/>
          <w:b/>
          <w:sz w:val="24"/>
          <w:szCs w:val="24"/>
          <w:lang w:eastAsia="ru-RU"/>
        </w:rPr>
        <w:t xml:space="preserve"> вправе или обязан самостоятельно</w:t>
      </w:r>
      <w:r w:rsidR="0063130B" w:rsidRPr="00715439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715439">
        <w:rPr>
          <w:rFonts w:ascii="Times New Roman" w:hAnsi="Times New Roman"/>
          <w:b/>
          <w:sz w:val="24"/>
          <w:szCs w:val="24"/>
          <w:lang w:eastAsia="ru-RU"/>
        </w:rPr>
        <w:t>принимать</w:t>
      </w:r>
      <w:r w:rsidRPr="00C600CC">
        <w:rPr>
          <w:rFonts w:ascii="Times New Roman" w:hAnsi="Times New Roman"/>
          <w:b/>
          <w:sz w:val="24"/>
          <w:szCs w:val="24"/>
          <w:lang w:eastAsia="ru-RU"/>
        </w:rPr>
        <w:t xml:space="preserve"> управленческие и иные решения</w:t>
      </w:r>
    </w:p>
    <w:p w:rsidR="00405C5D" w:rsidRPr="00D87EBE" w:rsidRDefault="00405C5D" w:rsidP="00CC58A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405C5D" w:rsidRPr="007765F8" w:rsidRDefault="00F303FE" w:rsidP="00CC58A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1</w:t>
      </w:r>
      <w:r w:rsidR="00645A17" w:rsidRPr="00D87EBE">
        <w:rPr>
          <w:rFonts w:ascii="Times New Roman" w:hAnsi="Times New Roman"/>
          <w:sz w:val="24"/>
          <w:szCs w:val="24"/>
          <w:lang w:eastAsia="ru-RU"/>
        </w:rPr>
        <w:t>2</w:t>
      </w:r>
      <w:r w:rsidRPr="00D87EBE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405C5D" w:rsidRPr="007765F8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7407F0">
        <w:rPr>
          <w:rFonts w:ascii="Times New Roman" w:hAnsi="Times New Roman"/>
          <w:sz w:val="24"/>
          <w:szCs w:val="24"/>
          <w:lang w:eastAsia="ru-RU"/>
        </w:rPr>
        <w:t>старший</w:t>
      </w:r>
      <w:r w:rsidR="00B6593B" w:rsidRPr="007765F8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B6593B" w:rsidRPr="007765F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7765F8">
        <w:rPr>
          <w:rFonts w:ascii="Times New Roman" w:hAnsi="Times New Roman"/>
          <w:sz w:val="24"/>
          <w:szCs w:val="24"/>
          <w:lang w:eastAsia="ru-RU"/>
        </w:rPr>
        <w:t>вправе самостоятельно принимать решения по вопросам</w:t>
      </w:r>
      <w:r w:rsidR="00CC6564" w:rsidRPr="007765F8">
        <w:rPr>
          <w:rFonts w:ascii="Times New Roman" w:hAnsi="Times New Roman"/>
          <w:sz w:val="24"/>
          <w:szCs w:val="24"/>
          <w:lang w:eastAsia="ru-RU"/>
        </w:rPr>
        <w:t>,</w:t>
      </w:r>
      <w:r w:rsidR="002017E0" w:rsidRPr="007765F8">
        <w:rPr>
          <w:rFonts w:ascii="Times New Roman" w:hAnsi="Times New Roman"/>
          <w:sz w:val="24"/>
          <w:szCs w:val="24"/>
          <w:lang w:eastAsia="ru-RU"/>
        </w:rPr>
        <w:t xml:space="preserve"> относящимся к компетенции </w:t>
      </w:r>
      <w:r w:rsidR="000B6DC7" w:rsidRPr="007765F8">
        <w:rPr>
          <w:rFonts w:ascii="Times New Roman" w:hAnsi="Times New Roman"/>
          <w:sz w:val="24"/>
          <w:szCs w:val="24"/>
          <w:lang w:eastAsia="ru-RU"/>
        </w:rPr>
        <w:t>о</w:t>
      </w:r>
      <w:r w:rsidR="002017E0" w:rsidRPr="007765F8">
        <w:rPr>
          <w:rFonts w:ascii="Times New Roman" w:hAnsi="Times New Roman"/>
          <w:sz w:val="24"/>
          <w:szCs w:val="24"/>
          <w:lang w:eastAsia="ru-RU"/>
        </w:rPr>
        <w:t>тдела</w:t>
      </w:r>
      <w:r w:rsidR="000B6DC7" w:rsidRPr="007765F8">
        <w:rPr>
          <w:rFonts w:ascii="Times New Roman" w:hAnsi="Times New Roman"/>
          <w:sz w:val="24"/>
          <w:szCs w:val="24"/>
          <w:lang w:eastAsia="ru-RU"/>
        </w:rPr>
        <w:t>:</w:t>
      </w:r>
    </w:p>
    <w:p w:rsidR="000B6DC7" w:rsidRPr="007765F8" w:rsidRDefault="000B6DC7" w:rsidP="00CC58A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- 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0B6DC7" w:rsidRPr="007765F8" w:rsidRDefault="000B6DC7" w:rsidP="00CC58A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-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0B6DC7" w:rsidRPr="007765F8" w:rsidRDefault="000B6DC7" w:rsidP="00CC58A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- возникающим при рассмотрении заявлений, предложений, жалоб граждан и юридических лиц;</w:t>
      </w:r>
    </w:p>
    <w:p w:rsidR="000B6DC7" w:rsidRPr="007765F8" w:rsidRDefault="000B6DC7" w:rsidP="00CC58A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- отмены или приостановки действий, решений подразделений инспекции, координацию деятельности которых осуществляет;</w:t>
      </w:r>
    </w:p>
    <w:p w:rsidR="000B6DC7" w:rsidRPr="007765F8" w:rsidRDefault="000B6DC7" w:rsidP="00CC58A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- предусмотренным положением об Инспекции, иными нормативными актами, административным регламентом ФНС России и УФНС России по Приморскому краю;</w:t>
      </w:r>
    </w:p>
    <w:p w:rsidR="000B6DC7" w:rsidRPr="007765F8" w:rsidRDefault="000B6DC7" w:rsidP="00CC58A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- иным вопросам.</w:t>
      </w:r>
    </w:p>
    <w:p w:rsidR="00D949C8" w:rsidRPr="007765F8" w:rsidRDefault="00F303FE" w:rsidP="00CC58A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1</w:t>
      </w:r>
      <w:r w:rsidR="00645A17" w:rsidRPr="00D87EBE">
        <w:rPr>
          <w:rFonts w:ascii="Times New Roman" w:hAnsi="Times New Roman"/>
          <w:sz w:val="24"/>
          <w:szCs w:val="24"/>
          <w:lang w:eastAsia="ru-RU"/>
        </w:rPr>
        <w:t>3</w:t>
      </w:r>
      <w:r w:rsidRPr="00D87EBE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D949C8" w:rsidRPr="007765F8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7407F0">
        <w:rPr>
          <w:rFonts w:ascii="Times New Roman" w:hAnsi="Times New Roman"/>
          <w:sz w:val="24"/>
          <w:szCs w:val="24"/>
          <w:lang w:eastAsia="ru-RU"/>
        </w:rPr>
        <w:t>старший</w:t>
      </w:r>
      <w:r w:rsidR="00D949C8" w:rsidRPr="007765F8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D949C8" w:rsidRPr="007765F8">
        <w:rPr>
          <w:rFonts w:ascii="Times New Roman" w:hAnsi="Times New Roman"/>
          <w:sz w:val="24"/>
          <w:szCs w:val="24"/>
          <w:lang w:eastAsia="ru-RU"/>
        </w:rPr>
        <w:t xml:space="preserve"> обязан самостоятельно принимать решения по вопросам</w:t>
      </w:r>
      <w:r w:rsidR="002017E0" w:rsidRPr="007765F8">
        <w:rPr>
          <w:rFonts w:ascii="Times New Roman" w:hAnsi="Times New Roman"/>
          <w:sz w:val="24"/>
          <w:szCs w:val="24"/>
          <w:lang w:eastAsia="ru-RU"/>
        </w:rPr>
        <w:t xml:space="preserve">, закрепленным за </w:t>
      </w:r>
      <w:r w:rsidR="000B6DC7" w:rsidRPr="007765F8">
        <w:rPr>
          <w:rFonts w:ascii="Times New Roman" w:hAnsi="Times New Roman"/>
          <w:sz w:val="24"/>
          <w:szCs w:val="24"/>
          <w:lang w:eastAsia="ru-RU"/>
        </w:rPr>
        <w:t>о</w:t>
      </w:r>
      <w:r w:rsidR="002017E0" w:rsidRPr="007765F8">
        <w:rPr>
          <w:rFonts w:ascii="Times New Roman" w:hAnsi="Times New Roman"/>
          <w:sz w:val="24"/>
          <w:szCs w:val="24"/>
          <w:lang w:eastAsia="ru-RU"/>
        </w:rPr>
        <w:t>тделом</w:t>
      </w:r>
      <w:r w:rsidR="000B6DC7" w:rsidRPr="007765F8">
        <w:rPr>
          <w:rFonts w:ascii="Times New Roman" w:hAnsi="Times New Roman"/>
          <w:sz w:val="24"/>
          <w:szCs w:val="24"/>
          <w:lang w:eastAsia="ru-RU"/>
        </w:rPr>
        <w:t>:</w:t>
      </w:r>
    </w:p>
    <w:p w:rsidR="000B6DC7" w:rsidRPr="007765F8" w:rsidRDefault="000B6DC7" w:rsidP="00CC58A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- выполнения решений по реализации функций налогового администрирования;</w:t>
      </w:r>
    </w:p>
    <w:p w:rsidR="000B6DC7" w:rsidRPr="007765F8" w:rsidRDefault="000B6DC7" w:rsidP="00CC58A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- 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B6DC7" w:rsidRPr="007765F8" w:rsidRDefault="000B6DC7" w:rsidP="00CC58A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 xml:space="preserve">- обращениями граждан, соблюдения правил делового этикета сотрудниками </w:t>
      </w:r>
      <w:r w:rsidR="0044380C" w:rsidRPr="007765F8">
        <w:rPr>
          <w:rFonts w:ascii="Times New Roman" w:hAnsi="Times New Roman"/>
          <w:sz w:val="24"/>
          <w:szCs w:val="24"/>
          <w:lang w:eastAsia="ru-RU"/>
        </w:rPr>
        <w:t>и</w:t>
      </w:r>
      <w:r w:rsidRPr="007765F8">
        <w:rPr>
          <w:rFonts w:ascii="Times New Roman" w:hAnsi="Times New Roman"/>
          <w:sz w:val="24"/>
          <w:szCs w:val="24"/>
          <w:lang w:eastAsia="ru-RU"/>
        </w:rPr>
        <w:t>нспекции;</w:t>
      </w:r>
    </w:p>
    <w:p w:rsidR="000B6DC7" w:rsidRPr="007765F8" w:rsidRDefault="000B6DC7" w:rsidP="00CC58A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- обеспечения работоспособности информационно-коммуникационных технологий, включая использование возможностей межведомственного документооборота;</w:t>
      </w:r>
    </w:p>
    <w:p w:rsidR="000B6DC7" w:rsidRPr="007765F8" w:rsidRDefault="000B6DC7" w:rsidP="00CC58A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- иным вопросам.</w:t>
      </w:r>
    </w:p>
    <w:p w:rsidR="00405C5D" w:rsidRDefault="00405C5D" w:rsidP="00CC58A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740D5D" w:rsidRDefault="00740D5D" w:rsidP="00CC58A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bookmarkStart w:id="6" w:name="_GoBack"/>
      <w:bookmarkEnd w:id="6"/>
    </w:p>
    <w:p w:rsidR="000C330F" w:rsidRPr="003E4B4B" w:rsidRDefault="00405C5D" w:rsidP="003E4B4B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3E4B4B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Перечень вопросов, по которым </w:t>
      </w:r>
      <w:r w:rsidR="007407F0" w:rsidRPr="003E4B4B">
        <w:rPr>
          <w:rFonts w:ascii="Times New Roman" w:hAnsi="Times New Roman"/>
          <w:b/>
          <w:sz w:val="24"/>
          <w:szCs w:val="24"/>
          <w:lang w:eastAsia="ru-RU"/>
        </w:rPr>
        <w:t>старший</w:t>
      </w:r>
      <w:r w:rsidR="00AC0949" w:rsidRPr="003E4B4B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DA16CD" w:rsidRPr="003E4B4B">
        <w:rPr>
          <w:rFonts w:ascii="Times New Roman" w:hAnsi="Times New Roman"/>
          <w:b/>
          <w:sz w:val="24"/>
          <w:szCs w:val="24"/>
          <w:lang w:eastAsia="ru-RU"/>
        </w:rPr>
        <w:t>государственный</w:t>
      </w:r>
    </w:p>
    <w:p w:rsidR="000C330F" w:rsidRPr="00715439" w:rsidRDefault="00DA16CD" w:rsidP="00CC58A2">
      <w:pPr>
        <w:pStyle w:val="a8"/>
        <w:overflowPunct/>
        <w:ind w:left="0"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15439">
        <w:rPr>
          <w:rFonts w:ascii="Times New Roman" w:hAnsi="Times New Roman"/>
          <w:b/>
          <w:sz w:val="24"/>
          <w:szCs w:val="24"/>
          <w:lang w:eastAsia="ru-RU"/>
        </w:rPr>
        <w:t xml:space="preserve">налоговый инспектор </w:t>
      </w:r>
      <w:r w:rsidR="00405C5D" w:rsidRPr="00715439">
        <w:rPr>
          <w:rFonts w:ascii="Times New Roman" w:hAnsi="Times New Roman"/>
          <w:b/>
          <w:sz w:val="24"/>
          <w:szCs w:val="24"/>
          <w:lang w:eastAsia="ru-RU"/>
        </w:rPr>
        <w:t>вправе</w:t>
      </w:r>
      <w:r w:rsidR="000C330F" w:rsidRPr="00715439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715439">
        <w:rPr>
          <w:rFonts w:ascii="Times New Roman" w:hAnsi="Times New Roman"/>
          <w:b/>
          <w:sz w:val="24"/>
          <w:szCs w:val="24"/>
          <w:lang w:eastAsia="ru-RU"/>
        </w:rPr>
        <w:t>или обязан участвовать</w:t>
      </w:r>
    </w:p>
    <w:p w:rsidR="00405C5D" w:rsidRPr="00715439" w:rsidRDefault="00405C5D" w:rsidP="00CC58A2">
      <w:pPr>
        <w:pStyle w:val="a8"/>
        <w:overflowPunct/>
        <w:ind w:left="0"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15439">
        <w:rPr>
          <w:rFonts w:ascii="Times New Roman" w:hAnsi="Times New Roman"/>
          <w:b/>
          <w:sz w:val="24"/>
          <w:szCs w:val="24"/>
          <w:lang w:eastAsia="ru-RU"/>
        </w:rPr>
        <w:t>при подготовке</w:t>
      </w:r>
      <w:r w:rsidR="00FF23D1" w:rsidRPr="00715439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715439">
        <w:rPr>
          <w:rFonts w:ascii="Times New Roman" w:hAnsi="Times New Roman"/>
          <w:b/>
          <w:sz w:val="24"/>
          <w:szCs w:val="24"/>
          <w:lang w:eastAsia="ru-RU"/>
        </w:rPr>
        <w:t>проектов</w:t>
      </w:r>
      <w:r w:rsidR="000C330F" w:rsidRPr="00715439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715439">
        <w:rPr>
          <w:rFonts w:ascii="Times New Roman" w:hAnsi="Times New Roman"/>
          <w:b/>
          <w:sz w:val="24"/>
          <w:szCs w:val="24"/>
          <w:lang w:eastAsia="ru-RU"/>
        </w:rPr>
        <w:t>нормативных правовых актов и (или) проектов</w:t>
      </w:r>
      <w:r w:rsidR="000C330F" w:rsidRPr="00715439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715439">
        <w:rPr>
          <w:rFonts w:ascii="Times New Roman" w:hAnsi="Times New Roman"/>
          <w:b/>
          <w:sz w:val="24"/>
          <w:szCs w:val="24"/>
          <w:lang w:eastAsia="ru-RU"/>
        </w:rPr>
        <w:t>управленческих и иных решений</w:t>
      </w:r>
    </w:p>
    <w:p w:rsidR="00405C5D" w:rsidRPr="00D87EBE" w:rsidRDefault="00405C5D" w:rsidP="00CC58A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334080" w:rsidRPr="007765F8" w:rsidRDefault="00334080" w:rsidP="00CC58A2">
      <w:pPr>
        <w:tabs>
          <w:tab w:val="left" w:pos="567"/>
        </w:tabs>
        <w:overflowPunct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</w:rPr>
        <w:t xml:space="preserve">14. </w:t>
      </w:r>
      <w:r w:rsidR="007407F0">
        <w:rPr>
          <w:rFonts w:ascii="Times New Roman" w:hAnsi="Times New Roman"/>
          <w:sz w:val="24"/>
          <w:szCs w:val="24"/>
        </w:rPr>
        <w:t>Старший</w:t>
      </w:r>
      <w:r w:rsidRPr="007765F8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7765F8">
        <w:rPr>
          <w:rFonts w:ascii="Times New Roman" w:hAnsi="Times New Roman"/>
          <w:sz w:val="24"/>
          <w:szCs w:val="24"/>
          <w:lang w:eastAsia="ru-RU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334080" w:rsidRPr="007765F8" w:rsidRDefault="00334080" w:rsidP="00CC58A2">
      <w:pPr>
        <w:tabs>
          <w:tab w:val="left" w:pos="567"/>
        </w:tabs>
        <w:overflowPunct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 xml:space="preserve">- нормативных актов или проектов управленческих и иных решений в части юридического, методологического, технического, организационного и информационного обеспечения подготовки соответствующих документов по вопросам, закрепленным за </w:t>
      </w:r>
      <w:r w:rsidR="000B6DC7" w:rsidRPr="007765F8">
        <w:rPr>
          <w:rFonts w:ascii="Times New Roman" w:hAnsi="Times New Roman"/>
          <w:sz w:val="24"/>
          <w:szCs w:val="24"/>
          <w:lang w:eastAsia="ru-RU"/>
        </w:rPr>
        <w:t>о</w:t>
      </w:r>
      <w:r w:rsidRPr="007765F8">
        <w:rPr>
          <w:rFonts w:ascii="Times New Roman" w:hAnsi="Times New Roman"/>
          <w:sz w:val="24"/>
          <w:szCs w:val="24"/>
          <w:lang w:eastAsia="ru-RU"/>
        </w:rPr>
        <w:t xml:space="preserve">тделом. </w:t>
      </w:r>
    </w:p>
    <w:p w:rsidR="00334080" w:rsidRPr="007765F8" w:rsidRDefault="00334080" w:rsidP="00CC58A2">
      <w:pPr>
        <w:tabs>
          <w:tab w:val="left" w:pos="567"/>
        </w:tabs>
        <w:overflowPunct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 xml:space="preserve">15. </w:t>
      </w:r>
      <w:r w:rsidR="007407F0">
        <w:rPr>
          <w:rFonts w:ascii="Times New Roman" w:hAnsi="Times New Roman"/>
          <w:sz w:val="24"/>
          <w:szCs w:val="24"/>
          <w:lang w:eastAsia="ru-RU"/>
        </w:rPr>
        <w:t>Старший</w:t>
      </w:r>
      <w:r w:rsidRPr="007765F8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7765F8">
        <w:rPr>
          <w:rFonts w:ascii="Times New Roman" w:hAnsi="Times New Roman"/>
          <w:sz w:val="24"/>
          <w:szCs w:val="24"/>
          <w:lang w:eastAsia="ru-RU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B6DC7" w:rsidRPr="007765F8" w:rsidRDefault="00334080" w:rsidP="00CC58A2">
      <w:pPr>
        <w:tabs>
          <w:tab w:val="left" w:pos="567"/>
        </w:tabs>
        <w:overflowPunct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-</w:t>
      </w:r>
      <w:r w:rsidR="000B6DC7" w:rsidRPr="007765F8">
        <w:rPr>
          <w:rFonts w:ascii="Times New Roman" w:hAnsi="Times New Roman"/>
          <w:sz w:val="24"/>
          <w:szCs w:val="24"/>
          <w:lang w:eastAsia="ru-RU"/>
        </w:rPr>
        <w:t> </w:t>
      </w:r>
      <w:r w:rsidRPr="007765F8">
        <w:rPr>
          <w:rFonts w:ascii="Times New Roman" w:hAnsi="Times New Roman"/>
          <w:sz w:val="24"/>
          <w:szCs w:val="24"/>
          <w:lang w:eastAsia="ru-RU"/>
        </w:rPr>
        <w:t xml:space="preserve">нормативных актов или проектов управленческих и иных решений в части юридического, методологического, технического, организационного и информационного обеспечения подготовки соответствующих документов по вопросам, закрепленным за </w:t>
      </w:r>
      <w:r w:rsidR="000B6DC7" w:rsidRPr="007765F8">
        <w:rPr>
          <w:rFonts w:ascii="Times New Roman" w:hAnsi="Times New Roman"/>
          <w:sz w:val="24"/>
          <w:szCs w:val="24"/>
          <w:lang w:eastAsia="ru-RU"/>
        </w:rPr>
        <w:t>о</w:t>
      </w:r>
      <w:r w:rsidRPr="007765F8">
        <w:rPr>
          <w:rFonts w:ascii="Times New Roman" w:hAnsi="Times New Roman"/>
          <w:sz w:val="24"/>
          <w:szCs w:val="24"/>
          <w:lang w:eastAsia="ru-RU"/>
        </w:rPr>
        <w:t>тделом</w:t>
      </w:r>
      <w:r w:rsidR="000B6DC7" w:rsidRPr="007765F8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0B6DC7" w:rsidRPr="007765F8" w:rsidRDefault="000B6DC7" w:rsidP="00CC58A2">
      <w:pPr>
        <w:tabs>
          <w:tab w:val="left" w:pos="567"/>
        </w:tabs>
        <w:overflowPunct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 xml:space="preserve">- положений об отделе; </w:t>
      </w:r>
    </w:p>
    <w:p w:rsidR="00334080" w:rsidRPr="007765F8" w:rsidRDefault="000B6DC7" w:rsidP="00CC58A2">
      <w:pPr>
        <w:tabs>
          <w:tab w:val="left" w:pos="567"/>
        </w:tabs>
        <w:overflowPunct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- графика отпусков гражданских служащих отдела; иных актов по поручению руководства управления и начальника инспекции.</w:t>
      </w:r>
      <w:r w:rsidR="00334080" w:rsidRPr="007765F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14C3F" w:rsidRPr="00D87EBE" w:rsidRDefault="00914C3F" w:rsidP="00CC58A2">
      <w:pPr>
        <w:tabs>
          <w:tab w:val="left" w:pos="567"/>
        </w:tabs>
        <w:overflowPunct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05C5D" w:rsidRPr="00D87EBE" w:rsidRDefault="00405C5D" w:rsidP="00CC58A2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7EBE">
        <w:rPr>
          <w:rFonts w:ascii="Times New Roman" w:hAnsi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405C5D" w:rsidRPr="00D87EBE" w:rsidRDefault="00405C5D" w:rsidP="00CC58A2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7EBE">
        <w:rPr>
          <w:rFonts w:ascii="Times New Roman" w:hAnsi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405C5D" w:rsidRPr="00D87EBE" w:rsidRDefault="00405C5D" w:rsidP="00CC58A2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7EBE">
        <w:rPr>
          <w:rFonts w:ascii="Times New Roman" w:hAnsi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405C5D" w:rsidRPr="00D87EBE" w:rsidRDefault="00405C5D" w:rsidP="00CC58A2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77798C" w:rsidRPr="007765F8" w:rsidRDefault="00AE190A" w:rsidP="00CC58A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>1</w:t>
      </w:r>
      <w:r w:rsidR="00334080" w:rsidRPr="00D87EBE">
        <w:rPr>
          <w:rFonts w:ascii="Times New Roman" w:hAnsi="Times New Roman"/>
          <w:sz w:val="24"/>
          <w:szCs w:val="24"/>
          <w:lang w:eastAsia="ru-RU"/>
        </w:rPr>
        <w:t>6</w:t>
      </w:r>
      <w:r w:rsidRPr="00D87EBE">
        <w:rPr>
          <w:rFonts w:ascii="Times New Roman" w:hAnsi="Times New Roman"/>
          <w:sz w:val="24"/>
          <w:szCs w:val="24"/>
          <w:lang w:eastAsia="ru-RU"/>
        </w:rPr>
        <w:t>.</w:t>
      </w:r>
      <w:r w:rsidR="00895B58" w:rsidRPr="00D87EBE">
        <w:rPr>
          <w:rFonts w:ascii="Times New Roman" w:hAnsi="Times New Roman"/>
          <w:sz w:val="24"/>
          <w:szCs w:val="24"/>
          <w:lang w:eastAsia="ru-RU"/>
        </w:rPr>
        <w:t>1.</w:t>
      </w:r>
      <w:r w:rsidR="00E3685E" w:rsidRPr="00D87EB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7765F8">
        <w:rPr>
          <w:rFonts w:ascii="Times New Roman" w:hAnsi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7407F0">
        <w:rPr>
          <w:rFonts w:ascii="Times New Roman" w:hAnsi="Times New Roman"/>
          <w:sz w:val="24"/>
          <w:szCs w:val="24"/>
          <w:lang w:eastAsia="ru-RU"/>
        </w:rPr>
        <w:t>старший</w:t>
      </w:r>
      <w:r w:rsidR="0077798C" w:rsidRPr="007765F8">
        <w:rPr>
          <w:rFonts w:ascii="Times New Roman" w:hAnsi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895B58" w:rsidRPr="00D87EBE" w:rsidRDefault="00895B58" w:rsidP="00CC58A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</w:rPr>
      </w:pPr>
      <w:r w:rsidRPr="007765F8">
        <w:rPr>
          <w:rFonts w:ascii="Times New Roman" w:hAnsi="Times New Roman"/>
          <w:sz w:val="24"/>
          <w:szCs w:val="24"/>
        </w:rPr>
        <w:t>1</w:t>
      </w:r>
      <w:r w:rsidR="00334080" w:rsidRPr="007765F8">
        <w:rPr>
          <w:rFonts w:ascii="Times New Roman" w:hAnsi="Times New Roman"/>
          <w:sz w:val="24"/>
          <w:szCs w:val="24"/>
        </w:rPr>
        <w:t>6</w:t>
      </w:r>
      <w:r w:rsidRPr="007765F8">
        <w:rPr>
          <w:rFonts w:ascii="Times New Roman" w:hAnsi="Times New Roman"/>
          <w:sz w:val="24"/>
          <w:szCs w:val="24"/>
        </w:rPr>
        <w:t>.2. Подготовка пр</w:t>
      </w:r>
      <w:r w:rsidR="00E967A9" w:rsidRPr="007765F8">
        <w:rPr>
          <w:rFonts w:ascii="Times New Roman" w:hAnsi="Times New Roman"/>
          <w:sz w:val="24"/>
          <w:szCs w:val="24"/>
        </w:rPr>
        <w:t>о</w:t>
      </w:r>
      <w:r w:rsidRPr="007765F8">
        <w:rPr>
          <w:rFonts w:ascii="Times New Roman" w:hAnsi="Times New Roman"/>
          <w:sz w:val="24"/>
          <w:szCs w:val="24"/>
        </w:rPr>
        <w:t>ектов документов осуществляется в соответствии с требованиями писем ФНС России от 08.08.2013 №</w:t>
      </w:r>
      <w:r w:rsidR="001F758D" w:rsidRPr="007765F8">
        <w:rPr>
          <w:rFonts w:ascii="Times New Roman" w:hAnsi="Times New Roman"/>
          <w:sz w:val="24"/>
          <w:szCs w:val="24"/>
        </w:rPr>
        <w:t xml:space="preserve"> </w:t>
      </w:r>
      <w:r w:rsidRPr="007765F8">
        <w:rPr>
          <w:rFonts w:ascii="Times New Roman" w:hAnsi="Times New Roman"/>
          <w:sz w:val="24"/>
          <w:szCs w:val="24"/>
        </w:rPr>
        <w:t>СА-4-9/14460@ «Рекомендации о порядке организации работы налоговых органов», от 26.12.2013 №</w:t>
      </w:r>
      <w:r w:rsidR="001F758D" w:rsidRPr="007765F8">
        <w:rPr>
          <w:rFonts w:ascii="Times New Roman" w:hAnsi="Times New Roman"/>
          <w:sz w:val="24"/>
          <w:szCs w:val="24"/>
        </w:rPr>
        <w:t xml:space="preserve"> </w:t>
      </w:r>
      <w:r w:rsidRPr="007765F8">
        <w:rPr>
          <w:rFonts w:ascii="Times New Roman" w:hAnsi="Times New Roman"/>
          <w:sz w:val="24"/>
          <w:szCs w:val="24"/>
        </w:rPr>
        <w:t xml:space="preserve">СА-4-9/23437@ «Рекомендации о порядке взаимодействия налоговых органов и их структурных подразделений», а также </w:t>
      </w:r>
      <w:r w:rsidR="0044380C" w:rsidRPr="007765F8">
        <w:rPr>
          <w:rFonts w:ascii="Times New Roman" w:hAnsi="Times New Roman"/>
          <w:sz w:val="24"/>
          <w:szCs w:val="24"/>
        </w:rPr>
        <w:t>и</w:t>
      </w:r>
      <w:r w:rsidRPr="007765F8">
        <w:rPr>
          <w:rFonts w:ascii="Times New Roman" w:hAnsi="Times New Roman"/>
          <w:sz w:val="24"/>
          <w:szCs w:val="24"/>
        </w:rPr>
        <w:t xml:space="preserve">нструкции по делопроизводству </w:t>
      </w:r>
      <w:r w:rsidR="0044380C" w:rsidRPr="007765F8">
        <w:rPr>
          <w:rFonts w:ascii="Times New Roman" w:hAnsi="Times New Roman"/>
          <w:sz w:val="24"/>
          <w:szCs w:val="24"/>
        </w:rPr>
        <w:t>и</w:t>
      </w:r>
      <w:r w:rsidRPr="007765F8">
        <w:rPr>
          <w:rFonts w:ascii="Times New Roman" w:hAnsi="Times New Roman"/>
          <w:sz w:val="24"/>
          <w:szCs w:val="24"/>
        </w:rPr>
        <w:t>нспекции</w:t>
      </w:r>
      <w:r w:rsidRPr="00D87EBE">
        <w:rPr>
          <w:rFonts w:ascii="Times New Roman" w:hAnsi="Times New Roman"/>
          <w:sz w:val="24"/>
          <w:szCs w:val="24"/>
        </w:rPr>
        <w:t>.</w:t>
      </w:r>
    </w:p>
    <w:p w:rsidR="00405C5D" w:rsidRPr="00D87EBE" w:rsidRDefault="00405C5D" w:rsidP="00CC58A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D87EBE" w:rsidRDefault="00405C5D" w:rsidP="00CC58A2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7EBE">
        <w:rPr>
          <w:rFonts w:ascii="Times New Roman" w:hAnsi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405C5D" w:rsidRPr="00D87EBE" w:rsidRDefault="00405C5D" w:rsidP="00CC58A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72BB9" w:rsidRPr="007765F8" w:rsidRDefault="0058630D" w:rsidP="00CC58A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7765F8">
        <w:rPr>
          <w:rFonts w:ascii="Times New Roman" w:hAnsi="Times New Roman"/>
          <w:sz w:val="24"/>
          <w:szCs w:val="24"/>
          <w:lang w:eastAsia="ru-RU"/>
        </w:rPr>
        <w:t>1</w:t>
      </w:r>
      <w:r w:rsidR="00AE190A" w:rsidRPr="007765F8">
        <w:rPr>
          <w:rFonts w:ascii="Times New Roman" w:hAnsi="Times New Roman"/>
          <w:sz w:val="24"/>
          <w:szCs w:val="24"/>
          <w:lang w:eastAsia="ru-RU"/>
        </w:rPr>
        <w:t xml:space="preserve">7. </w:t>
      </w:r>
      <w:r w:rsidR="00405C5D" w:rsidRPr="007765F8">
        <w:rPr>
          <w:rFonts w:ascii="Times New Roman" w:hAnsi="Times New Roman"/>
          <w:sz w:val="24"/>
          <w:szCs w:val="24"/>
          <w:lang w:eastAsia="ru-RU"/>
        </w:rPr>
        <w:t xml:space="preserve">Взаимодействие </w:t>
      </w:r>
      <w:r w:rsidR="007407F0">
        <w:rPr>
          <w:rFonts w:ascii="Times New Roman" w:eastAsia="Calibri" w:hAnsi="Times New Roman"/>
          <w:sz w:val="24"/>
          <w:szCs w:val="24"/>
        </w:rPr>
        <w:t>старшего</w:t>
      </w:r>
      <w:r w:rsidR="00272BB9" w:rsidRPr="007765F8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</w:t>
      </w:r>
      <w:r w:rsidR="00C4547A" w:rsidRPr="007765F8">
        <w:rPr>
          <w:rFonts w:ascii="Times New Roman" w:hAnsi="Times New Roman"/>
          <w:sz w:val="24"/>
          <w:szCs w:val="24"/>
        </w:rPr>
        <w:t xml:space="preserve"> инспекции, управления и</w:t>
      </w:r>
      <w:r w:rsidR="00272BB9" w:rsidRPr="007765F8">
        <w:rPr>
          <w:rFonts w:ascii="Times New Roman" w:hAnsi="Times New Roman"/>
          <w:sz w:val="24"/>
          <w:szCs w:val="24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272BB9" w:rsidRPr="007765F8">
          <w:rPr>
            <w:rFonts w:ascii="Times New Roman" w:hAnsi="Times New Roman"/>
            <w:sz w:val="24"/>
            <w:szCs w:val="24"/>
          </w:rPr>
          <w:t>общих принципов</w:t>
        </w:r>
      </w:hyperlink>
      <w:r w:rsidR="00272BB9" w:rsidRPr="007765F8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</w:t>
      </w:r>
      <w:smartTag w:uri="urn:schemas-microsoft-com:office:smarttags" w:element="date">
        <w:smartTagPr>
          <w:attr w:name="ls" w:val="trans"/>
          <w:attr w:name="Month" w:val="08"/>
          <w:attr w:name="Day" w:val="12"/>
          <w:attr w:name="Year" w:val="2002"/>
        </w:smartTagPr>
        <w:r w:rsidR="00272BB9" w:rsidRPr="007765F8">
          <w:rPr>
            <w:rFonts w:ascii="Times New Roman" w:hAnsi="Times New Roman"/>
            <w:sz w:val="24"/>
            <w:szCs w:val="24"/>
          </w:rPr>
          <w:t>12.08.2002</w:t>
        </w:r>
      </w:smartTag>
      <w:r w:rsidR="00272BB9" w:rsidRPr="007765F8">
        <w:rPr>
          <w:rFonts w:ascii="Times New Roman" w:hAnsi="Times New Roman"/>
          <w:sz w:val="24"/>
          <w:szCs w:val="24"/>
        </w:rPr>
        <w:t xml:space="preserve"> </w:t>
      </w:r>
      <w:r w:rsidR="001F758D" w:rsidRPr="007765F8">
        <w:rPr>
          <w:rFonts w:ascii="Times New Roman" w:hAnsi="Times New Roman"/>
          <w:sz w:val="24"/>
          <w:szCs w:val="24"/>
        </w:rPr>
        <w:t>№</w:t>
      </w:r>
      <w:r w:rsidR="00272BB9" w:rsidRPr="007765F8">
        <w:rPr>
          <w:rFonts w:ascii="Times New Roman" w:hAnsi="Times New Roman"/>
          <w:sz w:val="24"/>
          <w:szCs w:val="24"/>
        </w:rPr>
        <w:t xml:space="preserve"> 885 </w:t>
      </w:r>
      <w:r w:rsidR="001F758D" w:rsidRPr="007765F8">
        <w:rPr>
          <w:rFonts w:ascii="Times New Roman" w:hAnsi="Times New Roman"/>
          <w:sz w:val="24"/>
          <w:szCs w:val="24"/>
        </w:rPr>
        <w:t>«</w:t>
      </w:r>
      <w:r w:rsidR="00272BB9" w:rsidRPr="007765F8">
        <w:rPr>
          <w:rFonts w:ascii="Times New Roman" w:hAnsi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1F758D" w:rsidRPr="007765F8">
        <w:rPr>
          <w:rFonts w:ascii="Times New Roman" w:hAnsi="Times New Roman"/>
          <w:sz w:val="24"/>
          <w:szCs w:val="24"/>
        </w:rPr>
        <w:t>»</w:t>
      </w:r>
      <w:r w:rsidR="00272BB9" w:rsidRPr="007765F8">
        <w:rPr>
          <w:rFonts w:ascii="Times New Roman" w:hAnsi="Times New Roman"/>
          <w:sz w:val="24"/>
          <w:szCs w:val="24"/>
        </w:rPr>
        <w:t xml:space="preserve">, и требований к служебному поведению, установленных </w:t>
      </w:r>
      <w:hyperlink r:id="rId15" w:history="1">
        <w:r w:rsidR="00272BB9" w:rsidRPr="007765F8">
          <w:rPr>
            <w:rFonts w:ascii="Times New Roman" w:hAnsi="Times New Roman"/>
            <w:sz w:val="24"/>
            <w:szCs w:val="24"/>
          </w:rPr>
          <w:t>статьей 18</w:t>
        </w:r>
      </w:hyperlink>
      <w:r w:rsidR="00272BB9" w:rsidRPr="007765F8">
        <w:rPr>
          <w:rFonts w:ascii="Times New Roman" w:hAnsi="Times New Roman"/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07"/>
          <w:attr w:name="Day" w:val="27"/>
          <w:attr w:name="Year" w:val="2004"/>
        </w:smartTagPr>
        <w:r w:rsidR="00272BB9" w:rsidRPr="007765F8">
          <w:rPr>
            <w:rFonts w:ascii="Times New Roman" w:hAnsi="Times New Roman"/>
            <w:sz w:val="24"/>
            <w:szCs w:val="24"/>
          </w:rPr>
          <w:t>27.07.2004</w:t>
        </w:r>
      </w:smartTag>
      <w:r w:rsidR="00272BB9" w:rsidRPr="007765F8">
        <w:rPr>
          <w:rFonts w:ascii="Times New Roman" w:hAnsi="Times New Roman"/>
          <w:sz w:val="24"/>
          <w:szCs w:val="24"/>
        </w:rPr>
        <w:t xml:space="preserve"> </w:t>
      </w:r>
      <w:r w:rsidR="001F758D" w:rsidRPr="007765F8">
        <w:rPr>
          <w:rFonts w:ascii="Times New Roman" w:hAnsi="Times New Roman"/>
          <w:sz w:val="24"/>
          <w:szCs w:val="24"/>
        </w:rPr>
        <w:t>№</w:t>
      </w:r>
      <w:r w:rsidR="00272BB9" w:rsidRPr="007765F8">
        <w:rPr>
          <w:rFonts w:ascii="Times New Roman" w:hAnsi="Times New Roman"/>
          <w:sz w:val="24"/>
          <w:szCs w:val="24"/>
        </w:rPr>
        <w:t xml:space="preserve"> 79-ФЗ </w:t>
      </w:r>
      <w:r w:rsidR="001F758D" w:rsidRPr="007765F8">
        <w:rPr>
          <w:rFonts w:ascii="Times New Roman" w:hAnsi="Times New Roman"/>
          <w:sz w:val="24"/>
          <w:szCs w:val="24"/>
        </w:rPr>
        <w:t>«</w:t>
      </w:r>
      <w:r w:rsidR="00272BB9" w:rsidRPr="007765F8">
        <w:rPr>
          <w:rFonts w:ascii="Times New Roman" w:hAnsi="Times New Roman"/>
          <w:sz w:val="24"/>
          <w:szCs w:val="24"/>
        </w:rPr>
        <w:t>О государственной гражданской службе Российской Федерации</w:t>
      </w:r>
      <w:r w:rsidR="001F758D" w:rsidRPr="007765F8">
        <w:rPr>
          <w:rFonts w:ascii="Times New Roman" w:hAnsi="Times New Roman"/>
          <w:sz w:val="24"/>
          <w:szCs w:val="24"/>
        </w:rPr>
        <w:t>»</w:t>
      </w:r>
      <w:r w:rsidR="00272BB9" w:rsidRPr="007765F8">
        <w:rPr>
          <w:rFonts w:ascii="Times New Roman" w:hAnsi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5C5D" w:rsidRPr="00D87EBE" w:rsidRDefault="00405C5D" w:rsidP="00CC58A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D87EBE" w:rsidRDefault="00405C5D" w:rsidP="00CC58A2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7EBE">
        <w:rPr>
          <w:rFonts w:ascii="Times New Roman" w:hAnsi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405C5D" w:rsidRPr="00D87EBE" w:rsidRDefault="00405C5D" w:rsidP="00CC58A2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7EBE">
        <w:rPr>
          <w:rFonts w:ascii="Times New Roman" w:hAnsi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405C5D" w:rsidRPr="00D87EBE" w:rsidRDefault="00405C5D" w:rsidP="00CC58A2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7EBE">
        <w:rPr>
          <w:rFonts w:ascii="Times New Roman" w:hAnsi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405C5D" w:rsidRPr="007765F8" w:rsidRDefault="00405C5D" w:rsidP="00CC58A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535C5D" w:rsidRPr="007765F8" w:rsidRDefault="00146090" w:rsidP="00CC58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65F8">
        <w:rPr>
          <w:rFonts w:ascii="Times New Roman" w:hAnsi="Times New Roman" w:cs="Times New Roman"/>
          <w:sz w:val="24"/>
          <w:szCs w:val="24"/>
        </w:rPr>
        <w:t xml:space="preserve">18. </w:t>
      </w:r>
      <w:r w:rsidR="007407F0">
        <w:rPr>
          <w:rFonts w:ascii="Times New Roman" w:hAnsi="Times New Roman" w:cs="Times New Roman"/>
          <w:sz w:val="24"/>
          <w:szCs w:val="24"/>
        </w:rPr>
        <w:t>Старший</w:t>
      </w:r>
      <w:r w:rsidRPr="007765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B3B46" w:rsidRPr="007765F8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EB6C5B" w:rsidRPr="007765F8">
        <w:rPr>
          <w:rFonts w:ascii="Times New Roman" w:hAnsi="Times New Roman" w:cs="Times New Roman"/>
          <w:sz w:val="24"/>
          <w:szCs w:val="24"/>
        </w:rPr>
        <w:t>замещаемой должностью</w:t>
      </w:r>
      <w:r w:rsidR="000B3B46" w:rsidRPr="007765F8">
        <w:rPr>
          <w:rFonts w:ascii="Times New Roman" w:hAnsi="Times New Roman" w:cs="Times New Roman"/>
          <w:sz w:val="24"/>
          <w:szCs w:val="24"/>
        </w:rPr>
        <w:t xml:space="preserve"> и в пределах функциональной компетенции выполняет организационное, информационное обеспечение (принимает участие в обеспечении) оказания </w:t>
      </w:r>
      <w:r w:rsidRPr="007765F8">
        <w:rPr>
          <w:rFonts w:ascii="Times New Roman" w:hAnsi="Times New Roman" w:cs="Times New Roman"/>
          <w:sz w:val="24"/>
          <w:szCs w:val="24"/>
        </w:rPr>
        <w:t>государственных услуг</w:t>
      </w:r>
      <w:r w:rsidR="000B3B46" w:rsidRPr="007765F8">
        <w:rPr>
          <w:rFonts w:ascii="Times New Roman" w:hAnsi="Times New Roman" w:cs="Times New Roman"/>
          <w:sz w:val="24"/>
          <w:szCs w:val="24"/>
        </w:rPr>
        <w:t xml:space="preserve">, осуществляемых </w:t>
      </w:r>
      <w:r w:rsidR="00535C5D" w:rsidRPr="007765F8">
        <w:rPr>
          <w:rFonts w:ascii="Times New Roman" w:hAnsi="Times New Roman" w:cs="Times New Roman"/>
          <w:sz w:val="24"/>
          <w:szCs w:val="24"/>
        </w:rPr>
        <w:t>Межрайонной инспекцией ФНС № 12 по Приморскому краю.</w:t>
      </w:r>
    </w:p>
    <w:p w:rsidR="00405C5D" w:rsidRPr="00D87EBE" w:rsidRDefault="00146090" w:rsidP="00CC58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7EB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405C5D" w:rsidRPr="00D87EBE" w:rsidRDefault="00405C5D" w:rsidP="00CC58A2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7EBE">
        <w:rPr>
          <w:rFonts w:ascii="Times New Roman" w:hAnsi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405C5D" w:rsidRPr="00D87EBE" w:rsidRDefault="00405C5D" w:rsidP="00CC58A2">
      <w:pPr>
        <w:overflowPunct/>
        <w:ind w:firstLine="709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D87EBE">
        <w:rPr>
          <w:rFonts w:ascii="Times New Roman" w:hAnsi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405C5D" w:rsidRPr="00D87EBE" w:rsidRDefault="00405C5D" w:rsidP="00CC58A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0D2C76" w:rsidRPr="007765F8" w:rsidRDefault="000D2C76" w:rsidP="00CC58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7EBE">
        <w:rPr>
          <w:rFonts w:ascii="Times New Roman" w:hAnsi="Times New Roman" w:cs="Times New Roman"/>
          <w:sz w:val="24"/>
          <w:szCs w:val="24"/>
        </w:rPr>
        <w:t xml:space="preserve">19. </w:t>
      </w:r>
      <w:r w:rsidRPr="007765F8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0F77F0">
        <w:rPr>
          <w:rFonts w:ascii="Times New Roman" w:hAnsi="Times New Roman" w:cs="Times New Roman"/>
          <w:sz w:val="24"/>
          <w:szCs w:val="24"/>
        </w:rPr>
        <w:t>старшего</w:t>
      </w:r>
      <w:r w:rsidR="00C600CC" w:rsidRPr="007765F8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Pr="007765F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A660E5" w:rsidRPr="00A660E5" w:rsidRDefault="00A660E5" w:rsidP="00CC58A2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A660E5">
        <w:rPr>
          <w:rFonts w:ascii="Times New Roman" w:hAnsi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660E5" w:rsidRPr="00A660E5" w:rsidRDefault="00A660E5" w:rsidP="00CC58A2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A660E5">
        <w:rPr>
          <w:rFonts w:ascii="Times New Roman" w:hAnsi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A660E5" w:rsidRPr="00A660E5" w:rsidRDefault="00A660E5" w:rsidP="00CC58A2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A660E5">
        <w:rPr>
          <w:rFonts w:ascii="Times New Roman" w:hAnsi="Times New Roman"/>
          <w:sz w:val="24"/>
          <w:szCs w:val="24"/>
          <w:lang w:eastAsia="ru-RU"/>
        </w:rPr>
        <w:t xml:space="preserve"> 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60E5" w:rsidRPr="00A660E5" w:rsidRDefault="00A660E5" w:rsidP="00CC58A2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A660E5">
        <w:rPr>
          <w:rFonts w:ascii="Times New Roman" w:hAnsi="Times New Roman"/>
          <w:sz w:val="24"/>
          <w:szCs w:val="24"/>
          <w:lang w:eastAsia="ru-RU"/>
        </w:rPr>
        <w:t xml:space="preserve">  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A660E5" w:rsidRPr="00A660E5" w:rsidRDefault="00A660E5" w:rsidP="00CC58A2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A660E5">
        <w:rPr>
          <w:rFonts w:ascii="Times New Roman" w:hAnsi="Times New Roman"/>
          <w:sz w:val="24"/>
          <w:szCs w:val="24"/>
          <w:lang w:eastAsia="ru-RU"/>
        </w:rPr>
        <w:t xml:space="preserve"> 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60E5" w:rsidRPr="00A660E5" w:rsidRDefault="00A660E5" w:rsidP="00CC58A2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A660E5">
        <w:rPr>
          <w:rFonts w:ascii="Times New Roman" w:hAnsi="Times New Roman"/>
          <w:sz w:val="24"/>
          <w:szCs w:val="24"/>
          <w:lang w:eastAsia="ru-RU"/>
        </w:rPr>
        <w:t xml:space="preserve"> 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660E5" w:rsidRPr="00A660E5" w:rsidRDefault="00A660E5" w:rsidP="00CC58A2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A660E5">
        <w:rPr>
          <w:rFonts w:ascii="Times New Roman" w:hAnsi="Times New Roman"/>
          <w:sz w:val="24"/>
          <w:szCs w:val="24"/>
          <w:lang w:eastAsia="ru-RU"/>
        </w:rPr>
        <w:t>осознанию ответственности за последствия своих действий.</w:t>
      </w:r>
    </w:p>
    <w:p w:rsidR="000D2C76" w:rsidRPr="00D87EBE" w:rsidRDefault="000D2C76" w:rsidP="00CC58A2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405C5D" w:rsidRPr="00D87EBE" w:rsidRDefault="00405C5D" w:rsidP="00CC58A2">
      <w:pPr>
        <w:overflowPunct/>
        <w:ind w:firstLine="709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405C5D" w:rsidRDefault="00405C5D" w:rsidP="00CC58A2">
      <w:pPr>
        <w:overflowPunct/>
        <w:ind w:firstLine="709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EB6C5B" w:rsidRDefault="00EB6C5B" w:rsidP="00CC58A2">
      <w:pPr>
        <w:overflowPunct/>
        <w:ind w:firstLine="709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EB6C5B" w:rsidRPr="00D87EBE" w:rsidRDefault="00EB6C5B" w:rsidP="00CC58A2">
      <w:pPr>
        <w:overflowPunct/>
        <w:ind w:firstLine="709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405C5D" w:rsidRPr="00D87EBE" w:rsidRDefault="00214DD3" w:rsidP="00CC58A2">
      <w:pPr>
        <w:tabs>
          <w:tab w:val="left" w:pos="7371"/>
        </w:tabs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D87EBE">
        <w:rPr>
          <w:rFonts w:ascii="Times New Roman" w:hAnsi="Times New Roman"/>
          <w:sz w:val="24"/>
          <w:szCs w:val="24"/>
          <w:lang w:eastAsia="ru-RU"/>
        </w:rPr>
        <w:t xml:space="preserve">Начальник </w:t>
      </w:r>
      <w:r w:rsidR="00616BA1" w:rsidRPr="00D87EBE">
        <w:rPr>
          <w:rFonts w:ascii="Times New Roman" w:hAnsi="Times New Roman"/>
          <w:sz w:val="24"/>
          <w:szCs w:val="24"/>
          <w:lang w:eastAsia="ru-RU"/>
        </w:rPr>
        <w:t xml:space="preserve">правового </w:t>
      </w:r>
      <w:r w:rsidRPr="00D87EBE">
        <w:rPr>
          <w:rFonts w:ascii="Times New Roman" w:hAnsi="Times New Roman"/>
          <w:sz w:val="24"/>
          <w:szCs w:val="24"/>
          <w:lang w:eastAsia="ru-RU"/>
        </w:rPr>
        <w:t>отдела</w:t>
      </w:r>
      <w:r w:rsidR="001F758D">
        <w:rPr>
          <w:rFonts w:ascii="Times New Roman" w:hAnsi="Times New Roman"/>
          <w:sz w:val="24"/>
          <w:szCs w:val="24"/>
          <w:lang w:eastAsia="ru-RU"/>
        </w:rPr>
        <w:tab/>
      </w:r>
      <w:r w:rsidRPr="00D87EBE">
        <w:rPr>
          <w:rFonts w:ascii="Times New Roman" w:hAnsi="Times New Roman"/>
          <w:sz w:val="24"/>
          <w:szCs w:val="24"/>
          <w:lang w:eastAsia="ru-RU"/>
        </w:rPr>
        <w:t>А.В.</w:t>
      </w:r>
      <w:r w:rsidR="001F758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16BA1" w:rsidRPr="00D87EBE">
        <w:rPr>
          <w:rFonts w:ascii="Times New Roman" w:hAnsi="Times New Roman"/>
          <w:sz w:val="24"/>
          <w:szCs w:val="24"/>
          <w:lang w:eastAsia="ru-RU"/>
        </w:rPr>
        <w:t>Овчаренко</w:t>
      </w:r>
    </w:p>
    <w:p w:rsidR="00405C5D" w:rsidRPr="00D87EBE" w:rsidRDefault="00405C5D" w:rsidP="00135030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CC58A2" w:rsidRDefault="00CC58A2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CC58A2" w:rsidRDefault="00CC58A2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CC58A2" w:rsidRDefault="00CC58A2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CC58A2" w:rsidRDefault="00CC58A2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CC58A2" w:rsidRDefault="00CC58A2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CC58A2" w:rsidRDefault="00CC58A2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CC58A2" w:rsidRDefault="00CC58A2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8229F5" w:rsidRPr="00D87EBE" w:rsidRDefault="008229F5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3F30CB" w:rsidRDefault="003F30CB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7765F8" w:rsidRDefault="007765F8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E45198" w:rsidRDefault="00E45198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E45198" w:rsidRDefault="00E45198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E45198" w:rsidRDefault="00E45198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E45198" w:rsidRDefault="00E45198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E45198" w:rsidRDefault="00E45198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E45198" w:rsidRDefault="00E45198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E45198" w:rsidRDefault="00E45198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E45198" w:rsidRDefault="00E45198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E45198" w:rsidRDefault="00E45198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E45198" w:rsidRDefault="00E45198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E45198" w:rsidRDefault="00E45198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E45198" w:rsidRDefault="00E45198" w:rsidP="00135030">
      <w:pPr>
        <w:overflowPunct/>
        <w:autoSpaceDE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7257A5" w:rsidRPr="00D87EBE" w:rsidRDefault="007257A5" w:rsidP="00135030">
      <w:pPr>
        <w:rPr>
          <w:rFonts w:ascii="Times New Roman" w:hAnsi="Times New Roman"/>
          <w:sz w:val="24"/>
          <w:szCs w:val="24"/>
        </w:rPr>
      </w:pPr>
    </w:p>
    <w:sectPr w:rsidR="007257A5" w:rsidRPr="00D87EBE" w:rsidSect="00CC58A2">
      <w:headerReference w:type="default" r:id="rId16"/>
      <w:pgSz w:w="11906" w:h="16838" w:code="9"/>
      <w:pgMar w:top="567" w:right="567" w:bottom="567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A55" w:rsidRDefault="00327A55" w:rsidP="00D65180">
      <w:r>
        <w:separator/>
      </w:r>
    </w:p>
  </w:endnote>
  <w:endnote w:type="continuationSeparator" w:id="0">
    <w:p w:rsidR="00327A55" w:rsidRDefault="00327A55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A55" w:rsidRDefault="00327A55" w:rsidP="00D65180">
      <w:r>
        <w:separator/>
      </w:r>
    </w:p>
  </w:footnote>
  <w:footnote w:type="continuationSeparator" w:id="0">
    <w:p w:rsidR="00327A55" w:rsidRDefault="00327A55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31024"/>
      <w:docPartObj>
        <w:docPartGallery w:val="Page Numbers (Top of Page)"/>
        <w:docPartUnique/>
      </w:docPartObj>
    </w:sdtPr>
    <w:sdtEndPr/>
    <w:sdtContent>
      <w:p w:rsidR="00327A55" w:rsidRPr="00E22C36" w:rsidRDefault="00327A55">
        <w:pPr>
          <w:pStyle w:val="a3"/>
          <w:jc w:val="center"/>
        </w:pPr>
        <w:r w:rsidRPr="00E22C36">
          <w:rPr>
            <w:rFonts w:ascii="Times New Roman" w:hAnsi="Times New Roman"/>
          </w:rPr>
          <w:fldChar w:fldCharType="begin"/>
        </w:r>
        <w:r w:rsidRPr="00E22C36">
          <w:rPr>
            <w:rFonts w:ascii="Times New Roman" w:hAnsi="Times New Roman"/>
          </w:rPr>
          <w:instrText xml:space="preserve"> PAGE   \* MERGEFORMAT </w:instrText>
        </w:r>
        <w:r w:rsidRPr="00E22C36">
          <w:rPr>
            <w:rFonts w:ascii="Times New Roman" w:hAnsi="Times New Roman"/>
          </w:rPr>
          <w:fldChar w:fldCharType="separate"/>
        </w:r>
        <w:r w:rsidR="00740D5D">
          <w:rPr>
            <w:rFonts w:ascii="Times New Roman" w:hAnsi="Times New Roman"/>
            <w:noProof/>
          </w:rPr>
          <w:t>7</w:t>
        </w:r>
        <w:r w:rsidRPr="00E22C36">
          <w:rPr>
            <w:rFonts w:ascii="Times New Roman" w:hAnsi="Times New Roman"/>
          </w:rPr>
          <w:fldChar w:fldCharType="end"/>
        </w:r>
      </w:p>
    </w:sdtContent>
  </w:sdt>
  <w:p w:rsidR="00327A55" w:rsidRDefault="00327A5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14880"/>
    <w:multiLevelType w:val="hybridMultilevel"/>
    <w:tmpl w:val="FEF459F6"/>
    <w:lvl w:ilvl="0" w:tplc="9D94B8E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19E7C66"/>
    <w:multiLevelType w:val="multilevel"/>
    <w:tmpl w:val="64CEA8F2"/>
    <w:lvl w:ilvl="0">
      <w:start w:val="8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B857D3"/>
    <w:multiLevelType w:val="multilevel"/>
    <w:tmpl w:val="2214D72A"/>
    <w:lvl w:ilvl="0">
      <w:start w:val="6"/>
      <w:numFmt w:val="decimal"/>
      <w:lvlText w:val="%1."/>
      <w:lvlJc w:val="left"/>
      <w:pPr>
        <w:ind w:left="648" w:hanging="648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  <w:b/>
      </w:rPr>
    </w:lvl>
  </w:abstractNum>
  <w:abstractNum w:abstractNumId="13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17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7">
    <w:nsid w:val="5C5E50F9"/>
    <w:multiLevelType w:val="hybridMultilevel"/>
    <w:tmpl w:val="3DD6B3E2"/>
    <w:lvl w:ilvl="0" w:tplc="59E661EE">
      <w:start w:val="1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26916CE"/>
    <w:multiLevelType w:val="multilevel"/>
    <w:tmpl w:val="62C81482"/>
    <w:lvl w:ilvl="0">
      <w:start w:val="6"/>
      <w:numFmt w:val="decimal"/>
      <w:lvlText w:val="%1."/>
      <w:lvlJc w:val="left"/>
      <w:pPr>
        <w:ind w:left="858" w:hanging="432"/>
      </w:pPr>
      <w:rPr>
        <w:rFonts w:hint="default"/>
        <w:color w:val="auto"/>
        <w:sz w:val="24"/>
        <w:szCs w:val="24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>
    <w:nsid w:val="633F20D9"/>
    <w:multiLevelType w:val="multilevel"/>
    <w:tmpl w:val="154ED45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283" w:hanging="432"/>
      </w:pPr>
      <w:rPr>
        <w:rFonts w:ascii="Times New Roman" w:eastAsia="Arial Unicode MS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11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 w:numId="8">
    <w:abstractNumId w:val="8"/>
  </w:num>
  <w:num w:numId="9">
    <w:abstractNumId w:val="18"/>
  </w:num>
  <w:num w:numId="10">
    <w:abstractNumId w:val="10"/>
  </w:num>
  <w:num w:numId="11">
    <w:abstractNumId w:val="2"/>
  </w:num>
  <w:num w:numId="12">
    <w:abstractNumId w:val="16"/>
  </w:num>
  <w:num w:numId="13">
    <w:abstractNumId w:val="7"/>
  </w:num>
  <w:num w:numId="14">
    <w:abstractNumId w:val="15"/>
  </w:num>
  <w:num w:numId="15">
    <w:abstractNumId w:val="20"/>
  </w:num>
  <w:num w:numId="16">
    <w:abstractNumId w:val="14"/>
  </w:num>
  <w:num w:numId="17">
    <w:abstractNumId w:val="12"/>
  </w:num>
  <w:num w:numId="18">
    <w:abstractNumId w:val="4"/>
  </w:num>
  <w:num w:numId="19">
    <w:abstractNumId w:val="17"/>
  </w:num>
  <w:num w:numId="20">
    <w:abstractNumId w:val="3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05EDD"/>
    <w:rsid w:val="00016FB7"/>
    <w:rsid w:val="000222CF"/>
    <w:rsid w:val="00024980"/>
    <w:rsid w:val="00040CDF"/>
    <w:rsid w:val="0004716B"/>
    <w:rsid w:val="000531C5"/>
    <w:rsid w:val="000901D2"/>
    <w:rsid w:val="000909DD"/>
    <w:rsid w:val="00091493"/>
    <w:rsid w:val="00092BE9"/>
    <w:rsid w:val="000A4232"/>
    <w:rsid w:val="000B3B46"/>
    <w:rsid w:val="000B6DC7"/>
    <w:rsid w:val="000B7351"/>
    <w:rsid w:val="000C330F"/>
    <w:rsid w:val="000C73E7"/>
    <w:rsid w:val="000D0E78"/>
    <w:rsid w:val="000D2C76"/>
    <w:rsid w:val="000E2E99"/>
    <w:rsid w:val="000F77F0"/>
    <w:rsid w:val="0012001B"/>
    <w:rsid w:val="00124A32"/>
    <w:rsid w:val="001277D4"/>
    <w:rsid w:val="0013160B"/>
    <w:rsid w:val="00135030"/>
    <w:rsid w:val="00136A59"/>
    <w:rsid w:val="00146090"/>
    <w:rsid w:val="00151789"/>
    <w:rsid w:val="00153C63"/>
    <w:rsid w:val="00156C7F"/>
    <w:rsid w:val="00162BC3"/>
    <w:rsid w:val="001679B3"/>
    <w:rsid w:val="00167FBB"/>
    <w:rsid w:val="0017460A"/>
    <w:rsid w:val="00181994"/>
    <w:rsid w:val="001934AC"/>
    <w:rsid w:val="001952A1"/>
    <w:rsid w:val="001A2404"/>
    <w:rsid w:val="001A520B"/>
    <w:rsid w:val="001A794F"/>
    <w:rsid w:val="001B1A01"/>
    <w:rsid w:val="001C7CAC"/>
    <w:rsid w:val="001F5546"/>
    <w:rsid w:val="001F758D"/>
    <w:rsid w:val="002017E0"/>
    <w:rsid w:val="00202125"/>
    <w:rsid w:val="00205AB4"/>
    <w:rsid w:val="0021252A"/>
    <w:rsid w:val="00214DD3"/>
    <w:rsid w:val="00215E3A"/>
    <w:rsid w:val="00230EA2"/>
    <w:rsid w:val="00234875"/>
    <w:rsid w:val="002405AD"/>
    <w:rsid w:val="00244CFF"/>
    <w:rsid w:val="00245486"/>
    <w:rsid w:val="00246653"/>
    <w:rsid w:val="002643EB"/>
    <w:rsid w:val="00272BB9"/>
    <w:rsid w:val="00273412"/>
    <w:rsid w:val="002761F0"/>
    <w:rsid w:val="002762FC"/>
    <w:rsid w:val="00277BF3"/>
    <w:rsid w:val="0028038E"/>
    <w:rsid w:val="002845F1"/>
    <w:rsid w:val="002A423C"/>
    <w:rsid w:val="002B11DA"/>
    <w:rsid w:val="002B578F"/>
    <w:rsid w:val="002C189D"/>
    <w:rsid w:val="002C337C"/>
    <w:rsid w:val="002C511A"/>
    <w:rsid w:val="002F03EC"/>
    <w:rsid w:val="002F34ED"/>
    <w:rsid w:val="002F4651"/>
    <w:rsid w:val="002F4753"/>
    <w:rsid w:val="0030166A"/>
    <w:rsid w:val="00302478"/>
    <w:rsid w:val="00310FE3"/>
    <w:rsid w:val="00321444"/>
    <w:rsid w:val="0032501B"/>
    <w:rsid w:val="00327A55"/>
    <w:rsid w:val="00334080"/>
    <w:rsid w:val="00343AC6"/>
    <w:rsid w:val="0035025E"/>
    <w:rsid w:val="00350404"/>
    <w:rsid w:val="00350DAF"/>
    <w:rsid w:val="0035157F"/>
    <w:rsid w:val="0036164C"/>
    <w:rsid w:val="00365708"/>
    <w:rsid w:val="00365FF1"/>
    <w:rsid w:val="0037241A"/>
    <w:rsid w:val="00373BB8"/>
    <w:rsid w:val="0038008C"/>
    <w:rsid w:val="00394417"/>
    <w:rsid w:val="003A421A"/>
    <w:rsid w:val="003A6A43"/>
    <w:rsid w:val="003B17CE"/>
    <w:rsid w:val="003B496A"/>
    <w:rsid w:val="003C494A"/>
    <w:rsid w:val="003C6C56"/>
    <w:rsid w:val="003E47B3"/>
    <w:rsid w:val="003E4B4B"/>
    <w:rsid w:val="003F2098"/>
    <w:rsid w:val="003F30CB"/>
    <w:rsid w:val="003F5EC9"/>
    <w:rsid w:val="004021A1"/>
    <w:rsid w:val="00403536"/>
    <w:rsid w:val="00405C5D"/>
    <w:rsid w:val="00406306"/>
    <w:rsid w:val="00410107"/>
    <w:rsid w:val="004109D9"/>
    <w:rsid w:val="00413936"/>
    <w:rsid w:val="0041490A"/>
    <w:rsid w:val="00421623"/>
    <w:rsid w:val="004262EC"/>
    <w:rsid w:val="00427A4D"/>
    <w:rsid w:val="0043374C"/>
    <w:rsid w:val="00437B95"/>
    <w:rsid w:val="0044380C"/>
    <w:rsid w:val="004448EB"/>
    <w:rsid w:val="004466D9"/>
    <w:rsid w:val="00452137"/>
    <w:rsid w:val="00453F84"/>
    <w:rsid w:val="00460783"/>
    <w:rsid w:val="00462EBF"/>
    <w:rsid w:val="004A06EC"/>
    <w:rsid w:val="004A1985"/>
    <w:rsid w:val="004A6C81"/>
    <w:rsid w:val="004B1238"/>
    <w:rsid w:val="004C2081"/>
    <w:rsid w:val="004C40D7"/>
    <w:rsid w:val="004D1F74"/>
    <w:rsid w:val="004D516F"/>
    <w:rsid w:val="004E6F9D"/>
    <w:rsid w:val="004F4755"/>
    <w:rsid w:val="00515F4D"/>
    <w:rsid w:val="00523D6E"/>
    <w:rsid w:val="00526143"/>
    <w:rsid w:val="00535C5D"/>
    <w:rsid w:val="0053623B"/>
    <w:rsid w:val="00546CD4"/>
    <w:rsid w:val="005532DC"/>
    <w:rsid w:val="00554EFB"/>
    <w:rsid w:val="005653A7"/>
    <w:rsid w:val="0056770F"/>
    <w:rsid w:val="0057760B"/>
    <w:rsid w:val="00580DDE"/>
    <w:rsid w:val="005816ED"/>
    <w:rsid w:val="00582C94"/>
    <w:rsid w:val="00583AB0"/>
    <w:rsid w:val="0058630D"/>
    <w:rsid w:val="005A4DFD"/>
    <w:rsid w:val="005A6DE2"/>
    <w:rsid w:val="005C0381"/>
    <w:rsid w:val="005C2022"/>
    <w:rsid w:val="005C3F01"/>
    <w:rsid w:val="005C6931"/>
    <w:rsid w:val="005D5951"/>
    <w:rsid w:val="005E179D"/>
    <w:rsid w:val="005E60F9"/>
    <w:rsid w:val="005E7341"/>
    <w:rsid w:val="005F35CF"/>
    <w:rsid w:val="005F5629"/>
    <w:rsid w:val="00614341"/>
    <w:rsid w:val="00616BA1"/>
    <w:rsid w:val="00620CBC"/>
    <w:rsid w:val="006269B8"/>
    <w:rsid w:val="00627E34"/>
    <w:rsid w:val="0063071F"/>
    <w:rsid w:val="0063130B"/>
    <w:rsid w:val="006415B0"/>
    <w:rsid w:val="0064175B"/>
    <w:rsid w:val="00645A17"/>
    <w:rsid w:val="006531BA"/>
    <w:rsid w:val="00653FAC"/>
    <w:rsid w:val="00656001"/>
    <w:rsid w:val="00656695"/>
    <w:rsid w:val="006674FC"/>
    <w:rsid w:val="00672F09"/>
    <w:rsid w:val="00677EF2"/>
    <w:rsid w:val="006914EF"/>
    <w:rsid w:val="006A75FC"/>
    <w:rsid w:val="006C2195"/>
    <w:rsid w:val="006D251A"/>
    <w:rsid w:val="006D5A2B"/>
    <w:rsid w:val="006D5ED8"/>
    <w:rsid w:val="006E6EEA"/>
    <w:rsid w:val="006F1517"/>
    <w:rsid w:val="00702BDB"/>
    <w:rsid w:val="00707B90"/>
    <w:rsid w:val="00711A9C"/>
    <w:rsid w:val="00715439"/>
    <w:rsid w:val="0072548D"/>
    <w:rsid w:val="007257A5"/>
    <w:rsid w:val="007311C9"/>
    <w:rsid w:val="007407F0"/>
    <w:rsid w:val="00740D5D"/>
    <w:rsid w:val="007516AC"/>
    <w:rsid w:val="00754D71"/>
    <w:rsid w:val="00763C0E"/>
    <w:rsid w:val="00767CC7"/>
    <w:rsid w:val="00770790"/>
    <w:rsid w:val="007765F8"/>
    <w:rsid w:val="0077798C"/>
    <w:rsid w:val="00777E4F"/>
    <w:rsid w:val="007A1904"/>
    <w:rsid w:val="007A2DB5"/>
    <w:rsid w:val="007B0E9A"/>
    <w:rsid w:val="007B318F"/>
    <w:rsid w:val="007B72A3"/>
    <w:rsid w:val="007E0D32"/>
    <w:rsid w:val="007F476C"/>
    <w:rsid w:val="007F7D13"/>
    <w:rsid w:val="00805D21"/>
    <w:rsid w:val="008066CF"/>
    <w:rsid w:val="008102B6"/>
    <w:rsid w:val="008229F5"/>
    <w:rsid w:val="008536E7"/>
    <w:rsid w:val="00857453"/>
    <w:rsid w:val="0086070E"/>
    <w:rsid w:val="00860AE1"/>
    <w:rsid w:val="00870958"/>
    <w:rsid w:val="008733FB"/>
    <w:rsid w:val="00875675"/>
    <w:rsid w:val="008813BC"/>
    <w:rsid w:val="00891913"/>
    <w:rsid w:val="0089523F"/>
    <w:rsid w:val="00895B58"/>
    <w:rsid w:val="00896D84"/>
    <w:rsid w:val="008A235E"/>
    <w:rsid w:val="008A31C4"/>
    <w:rsid w:val="008A3445"/>
    <w:rsid w:val="008B29AE"/>
    <w:rsid w:val="008B5ABB"/>
    <w:rsid w:val="008C3122"/>
    <w:rsid w:val="008E445A"/>
    <w:rsid w:val="008F128E"/>
    <w:rsid w:val="008F4010"/>
    <w:rsid w:val="008F7D34"/>
    <w:rsid w:val="009057EB"/>
    <w:rsid w:val="009065C1"/>
    <w:rsid w:val="00906DBD"/>
    <w:rsid w:val="009143F2"/>
    <w:rsid w:val="00914C3F"/>
    <w:rsid w:val="0092225B"/>
    <w:rsid w:val="00922734"/>
    <w:rsid w:val="00925626"/>
    <w:rsid w:val="0095080E"/>
    <w:rsid w:val="00954084"/>
    <w:rsid w:val="0095638D"/>
    <w:rsid w:val="009653CF"/>
    <w:rsid w:val="00966D7E"/>
    <w:rsid w:val="009722FD"/>
    <w:rsid w:val="009743F2"/>
    <w:rsid w:val="00974A95"/>
    <w:rsid w:val="00974DAF"/>
    <w:rsid w:val="00977188"/>
    <w:rsid w:val="00984DEF"/>
    <w:rsid w:val="00986FCA"/>
    <w:rsid w:val="0099450C"/>
    <w:rsid w:val="00995CF7"/>
    <w:rsid w:val="009A1A43"/>
    <w:rsid w:val="009A2960"/>
    <w:rsid w:val="009A7BF6"/>
    <w:rsid w:val="009C193D"/>
    <w:rsid w:val="009C5CD0"/>
    <w:rsid w:val="009D0AFD"/>
    <w:rsid w:val="009D4EAB"/>
    <w:rsid w:val="009D5058"/>
    <w:rsid w:val="009D5A8E"/>
    <w:rsid w:val="009D7F5D"/>
    <w:rsid w:val="009E4E5E"/>
    <w:rsid w:val="009F03DB"/>
    <w:rsid w:val="00A009E1"/>
    <w:rsid w:val="00A03129"/>
    <w:rsid w:val="00A07CB5"/>
    <w:rsid w:val="00A3218C"/>
    <w:rsid w:val="00A42923"/>
    <w:rsid w:val="00A52479"/>
    <w:rsid w:val="00A574B2"/>
    <w:rsid w:val="00A62849"/>
    <w:rsid w:val="00A660E5"/>
    <w:rsid w:val="00A67866"/>
    <w:rsid w:val="00A932C0"/>
    <w:rsid w:val="00AA2B89"/>
    <w:rsid w:val="00AB0A03"/>
    <w:rsid w:val="00AB7FA9"/>
    <w:rsid w:val="00AC0949"/>
    <w:rsid w:val="00AD17DD"/>
    <w:rsid w:val="00AD38C6"/>
    <w:rsid w:val="00AD6AA8"/>
    <w:rsid w:val="00AD7B45"/>
    <w:rsid w:val="00AE190A"/>
    <w:rsid w:val="00AE28B7"/>
    <w:rsid w:val="00AE2BD5"/>
    <w:rsid w:val="00AF3FF7"/>
    <w:rsid w:val="00B01AFD"/>
    <w:rsid w:val="00B04542"/>
    <w:rsid w:val="00B13E2D"/>
    <w:rsid w:val="00B332DF"/>
    <w:rsid w:val="00B36233"/>
    <w:rsid w:val="00B43ABB"/>
    <w:rsid w:val="00B506B8"/>
    <w:rsid w:val="00B54968"/>
    <w:rsid w:val="00B6593B"/>
    <w:rsid w:val="00B75C3A"/>
    <w:rsid w:val="00B81D73"/>
    <w:rsid w:val="00B90035"/>
    <w:rsid w:val="00B90A1A"/>
    <w:rsid w:val="00B9235F"/>
    <w:rsid w:val="00BC0C8F"/>
    <w:rsid w:val="00BC1B5D"/>
    <w:rsid w:val="00BC366C"/>
    <w:rsid w:val="00BC5A2C"/>
    <w:rsid w:val="00BD1823"/>
    <w:rsid w:val="00BE00AB"/>
    <w:rsid w:val="00BE1FE2"/>
    <w:rsid w:val="00BE6180"/>
    <w:rsid w:val="00BF2685"/>
    <w:rsid w:val="00BF402B"/>
    <w:rsid w:val="00C10B63"/>
    <w:rsid w:val="00C201CE"/>
    <w:rsid w:val="00C2283B"/>
    <w:rsid w:val="00C273F2"/>
    <w:rsid w:val="00C307B5"/>
    <w:rsid w:val="00C310CE"/>
    <w:rsid w:val="00C34E7D"/>
    <w:rsid w:val="00C4547A"/>
    <w:rsid w:val="00C56FD5"/>
    <w:rsid w:val="00C600CC"/>
    <w:rsid w:val="00C64ACE"/>
    <w:rsid w:val="00C6515C"/>
    <w:rsid w:val="00C65F4E"/>
    <w:rsid w:val="00C72064"/>
    <w:rsid w:val="00C8093B"/>
    <w:rsid w:val="00CA5BAE"/>
    <w:rsid w:val="00CB5958"/>
    <w:rsid w:val="00CC58A2"/>
    <w:rsid w:val="00CC5FB7"/>
    <w:rsid w:val="00CC6564"/>
    <w:rsid w:val="00CC6679"/>
    <w:rsid w:val="00CD25A3"/>
    <w:rsid w:val="00CD6966"/>
    <w:rsid w:val="00CE053F"/>
    <w:rsid w:val="00CE0725"/>
    <w:rsid w:val="00CF4EA6"/>
    <w:rsid w:val="00D134F2"/>
    <w:rsid w:val="00D13B71"/>
    <w:rsid w:val="00D235E3"/>
    <w:rsid w:val="00D3512C"/>
    <w:rsid w:val="00D4493D"/>
    <w:rsid w:val="00D451F3"/>
    <w:rsid w:val="00D50848"/>
    <w:rsid w:val="00D633AC"/>
    <w:rsid w:val="00D65180"/>
    <w:rsid w:val="00D81EF9"/>
    <w:rsid w:val="00D87EBE"/>
    <w:rsid w:val="00D949C8"/>
    <w:rsid w:val="00DA16CD"/>
    <w:rsid w:val="00DB5EA7"/>
    <w:rsid w:val="00DD3F1C"/>
    <w:rsid w:val="00DF4775"/>
    <w:rsid w:val="00E0661F"/>
    <w:rsid w:val="00E152B7"/>
    <w:rsid w:val="00E22C36"/>
    <w:rsid w:val="00E3685E"/>
    <w:rsid w:val="00E45198"/>
    <w:rsid w:val="00E5222B"/>
    <w:rsid w:val="00E60D7F"/>
    <w:rsid w:val="00E614B4"/>
    <w:rsid w:val="00E63339"/>
    <w:rsid w:val="00E645E6"/>
    <w:rsid w:val="00E77FDA"/>
    <w:rsid w:val="00E87F2C"/>
    <w:rsid w:val="00E967A9"/>
    <w:rsid w:val="00EA6980"/>
    <w:rsid w:val="00EB1C99"/>
    <w:rsid w:val="00EB6C5B"/>
    <w:rsid w:val="00ED5908"/>
    <w:rsid w:val="00EE3BD4"/>
    <w:rsid w:val="00F004D0"/>
    <w:rsid w:val="00F00B12"/>
    <w:rsid w:val="00F10AA3"/>
    <w:rsid w:val="00F11257"/>
    <w:rsid w:val="00F13DC8"/>
    <w:rsid w:val="00F303FE"/>
    <w:rsid w:val="00F32FE2"/>
    <w:rsid w:val="00F41A36"/>
    <w:rsid w:val="00F51CAA"/>
    <w:rsid w:val="00F57E36"/>
    <w:rsid w:val="00F70E1E"/>
    <w:rsid w:val="00F77550"/>
    <w:rsid w:val="00F87290"/>
    <w:rsid w:val="00F92287"/>
    <w:rsid w:val="00F940D9"/>
    <w:rsid w:val="00FA2608"/>
    <w:rsid w:val="00FB17F9"/>
    <w:rsid w:val="00FC1AE9"/>
    <w:rsid w:val="00FD6A4F"/>
    <w:rsid w:val="00FE0A4F"/>
    <w:rsid w:val="00FE58CF"/>
    <w:rsid w:val="00FF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9ACD478-A114-4212-94B8-156085D6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unhideWhenUsed/>
    <w:rsid w:val="00546CD4"/>
    <w:rPr>
      <w:color w:val="0000FF"/>
      <w:u w:val="single"/>
    </w:rPr>
  </w:style>
  <w:style w:type="paragraph" w:customStyle="1" w:styleId="1">
    <w:name w:val="Обычный1"/>
    <w:rsid w:val="00FC1AE9"/>
    <w:pPr>
      <w:widowControl w:val="0"/>
      <w:ind w:left="240" w:hanging="260"/>
    </w:pPr>
    <w:rPr>
      <w:rFonts w:ascii="Arial" w:hAnsi="Arial"/>
      <w:snapToGrid w:val="0"/>
      <w:sz w:val="24"/>
    </w:rPr>
  </w:style>
  <w:style w:type="paragraph" w:styleId="ad">
    <w:name w:val="Balloon Text"/>
    <w:basedOn w:val="a"/>
    <w:link w:val="ae"/>
    <w:semiHidden/>
    <w:unhideWhenUsed/>
    <w:rsid w:val="00D4493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D4493D"/>
    <w:rPr>
      <w:rFonts w:ascii="Tahoma" w:hAnsi="Tahoma" w:cs="Tahoma"/>
      <w:sz w:val="16"/>
      <w:szCs w:val="16"/>
      <w:lang w:eastAsia="en-US"/>
    </w:rPr>
  </w:style>
  <w:style w:type="paragraph" w:styleId="af">
    <w:name w:val="footer"/>
    <w:basedOn w:val="a"/>
    <w:link w:val="af0"/>
    <w:unhideWhenUsed/>
    <w:rsid w:val="00E22C3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E22C3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0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746A4E542002FD133C6D6A973B955D1877F1AE542E712BA9B28FF0EC47E71AAAA410A31062B04Et5G1A" TargetMode="External"/><Relationship Id="rId13" Type="http://schemas.openxmlformats.org/officeDocument/2006/relationships/hyperlink" Target="consultantplus://offline/ref=9BA844CCA5E528F3471E9FB8EE6C088CC4A2FDAC8ED6B5F3CD79279EF1051DD270475A9AE86F4C16I3gC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BA844CCA5E528F3471E9FB8EE6C088CC4A2FBA888DBB5F3CD79279EF1051DD270475A9AE86F4D13I3g3D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BA844CCA5E528F3471E9FB8EE6C088CC4A2FBA888DBB5F3CD79279EF1051DD270475A9AE86F4D11I3gE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C6F28AF2D6299742554468D3A53FAFC019F6AB70858961943D417C92FFFBECA25C4FFD196D60960UEuCH" TargetMode="External"/><Relationship Id="rId10" Type="http://schemas.openxmlformats.org/officeDocument/2006/relationships/hyperlink" Target="consultantplus://offline/ref=9BA844CCA5E528F3471E9FB8EE6C088CC4A2FBA888DBB5F3CD79279EF1051DD270475A9AE86F4D16I3g9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A844CCA5E528F3471E9FB8EE6C088CC4A2FBA888DBB5F3CD79279EF1051DD270475A9AE86F4D14I3g8D" TargetMode="External"/><Relationship Id="rId14" Type="http://schemas.openxmlformats.org/officeDocument/2006/relationships/hyperlink" Target="consultantplus://offline/ref=7C6F28AF2D6299742554468D3A53FAFC0B946EB20850CB134B8D1BCB28F0E1DD228DF3D096D60BU6u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B6E0D-7000-404C-B65B-8EF3317FD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C6F9AE47</Template>
  <TotalTime>60</TotalTime>
  <Pages>9</Pages>
  <Words>4400</Words>
  <Characters>25084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Митькова Наталья Валерьевна</cp:lastModifiedBy>
  <cp:revision>15</cp:revision>
  <cp:lastPrinted>2018-10-22T04:00:00Z</cp:lastPrinted>
  <dcterms:created xsi:type="dcterms:W3CDTF">2018-10-22T00:25:00Z</dcterms:created>
  <dcterms:modified xsi:type="dcterms:W3CDTF">2018-10-22T23:39:00Z</dcterms:modified>
</cp:coreProperties>
</file>